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B0944" w14:textId="1D632F5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35043" w:rsidRPr="001A659D">
        <w:rPr>
          <w:rFonts w:ascii="Arial" w:hAnsi="Arial" w:cs="Arial"/>
          <w:b/>
          <w:sz w:val="24"/>
          <w:szCs w:val="24"/>
        </w:rPr>
        <w:t>8</w:t>
      </w:r>
      <w:r w:rsidR="00B03ED8">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C2EDE" w:rsidRPr="001C2EDE">
        <w:rPr>
          <w:rFonts w:ascii="Arial" w:hAnsi="Arial" w:cs="Arial"/>
          <w:b/>
          <w:sz w:val="24"/>
          <w:szCs w:val="24"/>
        </w:rPr>
        <w:t>RP-191729</w:t>
      </w:r>
    </w:p>
    <w:p w14:paraId="2FB40F90" w14:textId="2D84B322" w:rsidR="00735043" w:rsidRDefault="00B03ED8" w:rsidP="00735043">
      <w:pPr>
        <w:pStyle w:val="CRCoverPage"/>
        <w:tabs>
          <w:tab w:val="right" w:pos="9639"/>
        </w:tabs>
        <w:spacing w:after="0"/>
        <w:rPr>
          <w:b/>
          <w:noProof/>
          <w:sz w:val="24"/>
        </w:rPr>
      </w:pPr>
      <w:r w:rsidRPr="00B03ED8">
        <w:rPr>
          <w:rFonts w:cs="Arial"/>
          <w:b/>
          <w:sz w:val="24"/>
          <w:szCs w:val="24"/>
        </w:rPr>
        <w:t>Newport Beach, California, US, 16-20 September 2019</w:t>
      </w:r>
      <w:r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7777777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7F9">
        <w:rPr>
          <w:rFonts w:ascii="Arial" w:hAnsi="Arial" w:cs="Arial"/>
          <w:lang w:eastAsia="ja-JP"/>
        </w:rPr>
        <w:t>9</w:t>
      </w:r>
      <w:r w:rsidR="000E69B3" w:rsidRPr="00CD5540">
        <w:rPr>
          <w:rFonts w:ascii="Arial" w:hAnsi="Arial" w:cs="Arial"/>
          <w:lang w:eastAsia="ja-JP"/>
        </w:rPr>
        <w:t>.</w:t>
      </w:r>
      <w:r w:rsidR="005807F9">
        <w:rPr>
          <w:rFonts w:ascii="Arial" w:hAnsi="Arial" w:cs="Arial"/>
          <w:lang w:eastAsia="ja-JP"/>
        </w:rPr>
        <w:t>5</w:t>
      </w:r>
      <w:r w:rsidR="000E69B3" w:rsidRPr="00CD5540">
        <w:rPr>
          <w:rFonts w:ascii="Arial" w:hAnsi="Arial" w:cs="Arial"/>
          <w:lang w:eastAsia="ja-JP"/>
        </w:rPr>
        <w:t>.</w:t>
      </w:r>
      <w:r w:rsidR="005807F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D122A6"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777777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DC_R16_4BLTE_1BNR_5DL2UL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7777777" w:rsidR="0036248C" w:rsidRPr="00CD5540" w:rsidRDefault="005807F9" w:rsidP="008836AC">
            <w:pPr>
              <w:tabs>
                <w:tab w:val="left" w:pos="567"/>
              </w:tabs>
              <w:spacing w:after="0"/>
              <w:rPr>
                <w:rFonts w:ascii="Arial" w:hAnsi="Arial" w:cs="Arial"/>
                <w:lang w:eastAsia="ja-JP"/>
              </w:rPr>
            </w:pPr>
            <w:r w:rsidRPr="005807F9">
              <w:rPr>
                <w:rFonts w:ascii="Arial" w:hAnsi="Arial" w:cs="Arial"/>
              </w:rPr>
              <w:t>800069</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353095C4" w:rsidR="00B6300F" w:rsidRPr="00CD5540" w:rsidRDefault="00654C0F" w:rsidP="008836AC">
            <w:pPr>
              <w:tabs>
                <w:tab w:val="left" w:pos="567"/>
              </w:tabs>
              <w:spacing w:after="0"/>
              <w:rPr>
                <w:rFonts w:ascii="Arial" w:hAnsi="Arial" w:cs="Arial"/>
                <w:lang w:eastAsia="ja-JP"/>
              </w:rPr>
            </w:pPr>
            <w:r w:rsidRPr="00654C0F">
              <w:rPr>
                <w:rFonts w:ascii="Arial" w:hAnsi="Arial" w:cs="Arial"/>
                <w:lang w:eastAsia="ja-JP"/>
              </w:rPr>
              <w:t>RP-19120</w:t>
            </w:r>
            <w:r w:rsidR="00B03ED8">
              <w:rPr>
                <w:rFonts w:ascii="Arial" w:hAnsi="Arial" w:cs="Arial"/>
                <w:lang w:eastAsia="ja-JP"/>
              </w:rPr>
              <w:t>5</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70ABC789"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C612E7">
              <w:rPr>
                <w:rFonts w:ascii="Arial" w:hAnsi="Arial" w:cs="Arial"/>
                <w:lang w:eastAsia="ja-JP"/>
              </w:rPr>
              <w:t>03</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20</w:t>
            </w:r>
          </w:p>
        </w:tc>
        <w:tc>
          <w:tcPr>
            <w:tcW w:w="2268" w:type="dxa"/>
          </w:tcPr>
          <w:p w14:paraId="306682D1" w14:textId="0BD87139"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C612E7">
              <w:rPr>
                <w:rFonts w:ascii="Arial" w:hAnsi="Arial" w:cs="Arial"/>
                <w:lang w:eastAsia="ja-JP"/>
              </w:rPr>
              <w:t>03</w:t>
            </w:r>
            <w:r w:rsidR="007E50E9" w:rsidRPr="00CD5540">
              <w:rPr>
                <w:rFonts w:ascii="Arial" w:hAnsi="Arial" w:cs="Arial"/>
                <w:lang w:eastAsia="ja-JP"/>
              </w:rPr>
              <w:t>/20</w:t>
            </w:r>
            <w:r w:rsidR="00C612E7">
              <w:rPr>
                <w:rFonts w:ascii="Arial" w:hAnsi="Arial" w:cs="Arial"/>
                <w:lang w:eastAsia="ja-JP"/>
              </w:rPr>
              <w:t>20</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621701CD" w:rsidR="00871653" w:rsidRPr="00CD5540" w:rsidRDefault="00DA3EF0" w:rsidP="008836AC">
            <w:pPr>
              <w:tabs>
                <w:tab w:val="left" w:pos="567"/>
              </w:tabs>
              <w:spacing w:after="0"/>
              <w:rPr>
                <w:rFonts w:ascii="Arial" w:hAnsi="Arial" w:cs="Arial"/>
                <w:lang w:eastAsia="ja-JP"/>
              </w:rPr>
            </w:pPr>
            <w:r w:rsidRPr="00DA3EF0">
              <w:rPr>
                <w:rFonts w:ascii="Arial" w:hAnsi="Arial" w:cs="Arial"/>
                <w:color w:val="00B050"/>
                <w:lang w:eastAsia="ja-JP"/>
              </w:rPr>
              <w:t>45</w:t>
            </w:r>
            <w:r w:rsidR="00871653" w:rsidRPr="00DA3EF0">
              <w:rPr>
                <w:rFonts w:ascii="Arial" w:hAnsi="Arial" w:cs="Arial"/>
                <w:color w:val="00B050"/>
                <w:lang w:eastAsia="ja-JP"/>
              </w:rPr>
              <w:t>%</w:t>
            </w:r>
          </w:p>
        </w:tc>
        <w:tc>
          <w:tcPr>
            <w:tcW w:w="2268" w:type="dxa"/>
          </w:tcPr>
          <w:p w14:paraId="7FF9906F" w14:textId="27ACFC20"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r w:rsidR="00DA3EF0" w:rsidRPr="00DA3EF0">
              <w:rPr>
                <w:rFonts w:ascii="Arial" w:hAnsi="Arial" w:cs="Arial"/>
                <w:color w:val="00B050"/>
                <w:lang w:eastAsia="ja-JP"/>
              </w:rPr>
              <w:t>45</w:t>
            </w:r>
            <w:r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6F033DFD" w:rsidR="006C4E32" w:rsidRPr="008836AC" w:rsidRDefault="00735043" w:rsidP="001A248F">
            <w:pPr>
              <w:tabs>
                <w:tab w:val="left" w:pos="567"/>
              </w:tabs>
              <w:spacing w:after="0"/>
              <w:rPr>
                <w:rFonts w:ascii="Arial" w:hAnsi="Arial" w:cs="Arial"/>
              </w:rPr>
            </w:pPr>
            <w:r>
              <w:rPr>
                <w:rFonts w:ascii="Arial" w:hAnsi="Arial" w:cs="Arial"/>
              </w:rPr>
              <w:t>johannes.hejselbaek</w:t>
            </w:r>
            <w:r w:rsidR="007E50E9">
              <w:rPr>
                <w:rFonts w:ascii="Arial" w:hAnsi="Arial" w:cs="Arial"/>
              </w:rPr>
              <w:t>@nokia.com</w:t>
            </w:r>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1224AC7" w14:textId="77777777" w:rsidR="003B7182" w:rsidRDefault="003B7182" w:rsidP="00C17C6C">
      <w:pPr>
        <w:spacing w:after="0"/>
        <w:rPr>
          <w:rFonts w:ascii="Arial" w:hAnsi="Arial" w:cs="Arial"/>
        </w:rPr>
      </w:pP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3C01D896" w:rsidR="005807F9" w:rsidRDefault="005807F9" w:rsidP="005807F9">
      <w:pPr>
        <w:ind w:left="360"/>
      </w:pPr>
      <w:r>
        <w:t>New combinations were requested and are captured into WID revision</w:t>
      </w:r>
      <w:r w:rsidR="00424BDF">
        <w:t xml:space="preserve"> </w:t>
      </w:r>
      <w:r w:rsidR="00315ACE" w:rsidRPr="00315ACE">
        <w:t>RP-191728</w:t>
      </w:r>
      <w:r w:rsidR="00315ACE">
        <w:t xml:space="preserve"> </w:t>
      </w:r>
      <w:r w:rsidR="00B03ED8">
        <w:t>amended to the end of the included tables</w:t>
      </w:r>
      <w:r>
        <w:t>.</w:t>
      </w:r>
      <w:r w:rsidR="007025EC">
        <w:t xml:space="preserve"> </w:t>
      </w:r>
      <w:r w:rsidR="007025EC" w:rsidRPr="007025EC">
        <w:t>Note that the WID has been updated to the new table format (R4-19</w:t>
      </w:r>
      <w:r w:rsidR="00B03ED8">
        <w:t>10304).</w:t>
      </w:r>
      <w:r w:rsidR="007025EC" w:rsidRPr="007025EC">
        <w:t xml:space="preserve">  </w:t>
      </w:r>
    </w:p>
    <w:p w14:paraId="371BDEFE" w14:textId="59CCD97F" w:rsidR="0071753B" w:rsidRPr="005807F9" w:rsidRDefault="0071753B" w:rsidP="005807F9">
      <w:pPr>
        <w:ind w:left="360"/>
      </w:pPr>
      <w:r>
        <w:lastRenderedPageBreak/>
        <w:t xml:space="preserve">In Table 2-1 and 2-2 status updates received from </w:t>
      </w:r>
      <w:r w:rsidR="00977EFD">
        <w:t>requests contacts</w:t>
      </w:r>
      <w:r w:rsidR="00315ACE">
        <w:t xml:space="preserve"> </w:t>
      </w:r>
      <w:r w:rsidR="00977EFD">
        <w:t xml:space="preserve">have been listed. </w:t>
      </w:r>
      <w:r>
        <w:t xml:space="preserve"> </w:t>
      </w:r>
    </w:p>
    <w:p w14:paraId="567885B8" w14:textId="28BA55EE" w:rsidR="00E72C4C" w:rsidRDefault="00E72C4C" w:rsidP="00E72C4C">
      <w:pPr>
        <w:pStyle w:val="Caption"/>
        <w:keepNext/>
      </w:pPr>
      <w:r>
        <w:lastRenderedPageBreak/>
        <w:t xml:space="preserve">Table </w:t>
      </w:r>
      <w:r w:rsidR="00CE1ECE">
        <w:t>2</w:t>
      </w:r>
      <w:r>
        <w:t xml:space="preserve">-1: Individual configuration names, proponents and supporting companies for </w:t>
      </w:r>
      <w:proofErr w:type="spellStart"/>
      <w:r>
        <w:rPr>
          <w:rFonts w:hint="eastAsia"/>
        </w:rPr>
        <w:t>DC_x-nx</w:t>
      </w:r>
      <w:proofErr w:type="spellEnd"/>
      <w:r>
        <w:rPr>
          <w:rFonts w:hint="eastAsia"/>
        </w:rPr>
        <w:t xml:space="preserve">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76"/>
        <w:gridCol w:w="551"/>
        <w:gridCol w:w="1688"/>
        <w:gridCol w:w="1751"/>
        <w:gridCol w:w="979"/>
        <w:gridCol w:w="979"/>
        <w:gridCol w:w="1670"/>
      </w:tblGrid>
      <w:tr w:rsidR="00E72C4C" w:rsidRPr="00D13850" w14:paraId="7E0C7FF0" w14:textId="77777777" w:rsidTr="00D122A6">
        <w:trPr>
          <w:cantSplit/>
        </w:trPr>
        <w:tc>
          <w:tcPr>
            <w:tcW w:w="1263" w:type="pct"/>
          </w:tcPr>
          <w:p w14:paraId="68AECC97"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lastRenderedPageBreak/>
              <w:t>CA combination</w:t>
            </w:r>
          </w:p>
        </w:tc>
        <w:tc>
          <w:tcPr>
            <w:tcW w:w="270" w:type="pct"/>
          </w:tcPr>
          <w:p w14:paraId="14EBBA83"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REL-</w:t>
            </w:r>
            <w:proofErr w:type="spellStart"/>
            <w:r w:rsidRPr="00811D11">
              <w:rPr>
                <w:rFonts w:ascii="Times New Roman" w:hAnsi="Times New Roman"/>
                <w:sz w:val="20"/>
              </w:rPr>
              <w:t>indep</w:t>
            </w:r>
            <w:proofErr w:type="spellEnd"/>
            <w:r w:rsidRPr="00811D11">
              <w:rPr>
                <w:rFonts w:ascii="Times New Roman" w:hAnsi="Times New Roman"/>
                <w:sz w:val="20"/>
              </w:rPr>
              <w:t>.</w:t>
            </w:r>
          </w:p>
          <w:p w14:paraId="325EFE8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from</w:t>
            </w:r>
          </w:p>
        </w:tc>
        <w:tc>
          <w:tcPr>
            <w:tcW w:w="828" w:type="pct"/>
          </w:tcPr>
          <w:p w14:paraId="0157005F"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contact</w:t>
            </w:r>
          </w:p>
          <w:p w14:paraId="01B5FE01"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name, company</w:t>
            </w:r>
          </w:p>
        </w:tc>
        <w:tc>
          <w:tcPr>
            <w:tcW w:w="859" w:type="pct"/>
          </w:tcPr>
          <w:p w14:paraId="3DDE1666"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CRs provided to RAN</w:t>
            </w:r>
          </w:p>
          <w:p w14:paraId="0C0E2893"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 xml:space="preserve">spec: RAN4 </w:t>
            </w:r>
            <w:proofErr w:type="spellStart"/>
            <w:r w:rsidRPr="00811D11">
              <w:rPr>
                <w:rFonts w:ascii="Times New Roman" w:hAnsi="Times New Roman"/>
                <w:sz w:val="20"/>
              </w:rPr>
              <w:t>Tdoc</w:t>
            </w:r>
            <w:proofErr w:type="spellEnd"/>
          </w:p>
          <w:p w14:paraId="16374EA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(list all specs and the TR input)</w:t>
            </w:r>
          </w:p>
        </w:tc>
        <w:tc>
          <w:tcPr>
            <w:tcW w:w="480" w:type="pct"/>
          </w:tcPr>
          <w:p w14:paraId="62D0CF1B"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Core part</w:t>
            </w:r>
          </w:p>
          <w:p w14:paraId="7FA61D5D"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completed?</w:t>
            </w:r>
          </w:p>
          <w:p w14:paraId="22C181D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yes/no</w:t>
            </w:r>
          </w:p>
        </w:tc>
        <w:tc>
          <w:tcPr>
            <w:tcW w:w="480" w:type="pct"/>
          </w:tcPr>
          <w:p w14:paraId="749E846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Perf. part</w:t>
            </w:r>
          </w:p>
          <w:p w14:paraId="004A037E"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completed?</w:t>
            </w:r>
          </w:p>
          <w:p w14:paraId="3274A25C"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yes/no</w:t>
            </w:r>
          </w:p>
        </w:tc>
        <w:tc>
          <w:tcPr>
            <w:tcW w:w="819" w:type="pct"/>
          </w:tcPr>
          <w:p w14:paraId="3F8575FF"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open issues/comments</w:t>
            </w:r>
          </w:p>
        </w:tc>
      </w:tr>
      <w:tr w:rsidR="00D325B8" w14:paraId="1B86F4DC"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76ABC467"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DC_1A-3A-8A-42A_n77A_UL_1A_n77A</w:t>
            </w:r>
          </w:p>
        </w:tc>
        <w:tc>
          <w:tcPr>
            <w:tcW w:w="270" w:type="pct"/>
            <w:tcBorders>
              <w:top w:val="single" w:sz="4" w:space="0" w:color="auto"/>
              <w:left w:val="single" w:sz="4" w:space="0" w:color="auto"/>
              <w:bottom w:val="single" w:sz="4" w:space="0" w:color="auto"/>
              <w:right w:val="single" w:sz="4" w:space="0" w:color="auto"/>
            </w:tcBorders>
          </w:tcPr>
          <w:p w14:paraId="369AA498"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5A93AC0"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 xml:space="preserve">Masashi </w:t>
            </w:r>
            <w:proofErr w:type="spellStart"/>
            <w:r w:rsidRPr="00811D11">
              <w:rPr>
                <w:rFonts w:ascii="Times New Roman" w:hAnsi="Times New Roman"/>
                <w:sz w:val="16"/>
                <w:szCs w:val="16"/>
              </w:rPr>
              <w:t>Fushiki</w:t>
            </w:r>
            <w:proofErr w:type="spellEnd"/>
            <w:r w:rsidRPr="00811D11">
              <w:rPr>
                <w:rFonts w:ascii="Times New Roman" w:hAnsi="Times New Roman"/>
                <w:sz w:val="16"/>
                <w:szCs w:val="16"/>
              </w:rPr>
              <w:t>, Softbank</w:t>
            </w:r>
          </w:p>
        </w:tc>
        <w:tc>
          <w:tcPr>
            <w:tcW w:w="859" w:type="pct"/>
            <w:tcBorders>
              <w:top w:val="single" w:sz="4" w:space="0" w:color="auto"/>
              <w:left w:val="single" w:sz="4" w:space="0" w:color="auto"/>
              <w:bottom w:val="single" w:sz="4" w:space="0" w:color="auto"/>
              <w:right w:val="single" w:sz="4" w:space="0" w:color="auto"/>
            </w:tcBorders>
          </w:tcPr>
          <w:p w14:paraId="283FC84B" w14:textId="77777777" w:rsidR="00D325B8" w:rsidRPr="00811D11" w:rsidRDefault="00D325B8">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F3B858" w14:textId="7720DD5B" w:rsidR="00D325B8" w:rsidRPr="00811D11" w:rsidRDefault="00315ACE">
            <w:pPr>
              <w:pStyle w:val="TAL"/>
              <w:rPr>
                <w:rFonts w:ascii="Times New Roman" w:hAnsi="Times New Roman"/>
                <w:sz w:val="16"/>
                <w:szCs w:val="16"/>
              </w:rPr>
            </w:pPr>
            <w:r w:rsidRPr="00811D11">
              <w:rPr>
                <w:rFonts w:ascii="Times New Roman" w:hAnsi="Times New Roman"/>
                <w:sz w:val="16"/>
                <w:szCs w:val="16"/>
              </w:rPr>
              <w:t>N</w:t>
            </w:r>
            <w:r w:rsidR="00D325B8" w:rsidRPr="00811D11">
              <w:rPr>
                <w:rFonts w:ascii="Times New Roman" w:hAnsi="Times New Roman"/>
                <w:sz w:val="16"/>
                <w:szCs w:val="16"/>
              </w:rPr>
              <w:t>o</w:t>
            </w:r>
          </w:p>
        </w:tc>
        <w:tc>
          <w:tcPr>
            <w:tcW w:w="480" w:type="pct"/>
            <w:tcBorders>
              <w:top w:val="single" w:sz="4" w:space="0" w:color="auto"/>
              <w:left w:val="single" w:sz="4" w:space="0" w:color="auto"/>
              <w:bottom w:val="single" w:sz="4" w:space="0" w:color="auto"/>
              <w:right w:val="single" w:sz="4" w:space="0" w:color="auto"/>
            </w:tcBorders>
          </w:tcPr>
          <w:p w14:paraId="6DF3CC4D"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CF198FD"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none</w:t>
            </w:r>
          </w:p>
        </w:tc>
      </w:tr>
      <w:tr w:rsidR="00D325B8" w14:paraId="26B682C7"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236C5252"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DC_1A-3A-8A-42A_n77A_UL_3A_n77A</w:t>
            </w:r>
          </w:p>
        </w:tc>
        <w:tc>
          <w:tcPr>
            <w:tcW w:w="270" w:type="pct"/>
            <w:tcBorders>
              <w:top w:val="single" w:sz="4" w:space="0" w:color="auto"/>
              <w:left w:val="single" w:sz="4" w:space="0" w:color="auto"/>
              <w:bottom w:val="single" w:sz="4" w:space="0" w:color="auto"/>
              <w:right w:val="single" w:sz="4" w:space="0" w:color="auto"/>
            </w:tcBorders>
          </w:tcPr>
          <w:p w14:paraId="0D9EE8B0"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45153B3"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 xml:space="preserve">Masashi </w:t>
            </w:r>
            <w:proofErr w:type="spellStart"/>
            <w:r w:rsidRPr="00811D11">
              <w:rPr>
                <w:rFonts w:ascii="Times New Roman" w:hAnsi="Times New Roman"/>
                <w:sz w:val="16"/>
                <w:szCs w:val="16"/>
              </w:rPr>
              <w:t>Fushiki</w:t>
            </w:r>
            <w:proofErr w:type="spellEnd"/>
            <w:r w:rsidRPr="00811D11">
              <w:rPr>
                <w:rFonts w:ascii="Times New Roman" w:hAnsi="Times New Roman"/>
                <w:sz w:val="16"/>
                <w:szCs w:val="16"/>
              </w:rPr>
              <w:t>, Softbank</w:t>
            </w:r>
          </w:p>
        </w:tc>
        <w:tc>
          <w:tcPr>
            <w:tcW w:w="859" w:type="pct"/>
            <w:tcBorders>
              <w:top w:val="single" w:sz="4" w:space="0" w:color="auto"/>
              <w:left w:val="single" w:sz="4" w:space="0" w:color="auto"/>
              <w:bottom w:val="single" w:sz="4" w:space="0" w:color="auto"/>
              <w:right w:val="single" w:sz="4" w:space="0" w:color="auto"/>
            </w:tcBorders>
          </w:tcPr>
          <w:p w14:paraId="5F04B080" w14:textId="77777777" w:rsidR="00D325B8" w:rsidRPr="00811D11" w:rsidRDefault="00D325B8">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1F3FA5C" w14:textId="183FC8D4" w:rsidR="00D325B8" w:rsidRPr="00811D11" w:rsidRDefault="00315ACE">
            <w:pPr>
              <w:pStyle w:val="TAL"/>
              <w:rPr>
                <w:rFonts w:ascii="Times New Roman" w:hAnsi="Times New Roman"/>
                <w:sz w:val="16"/>
                <w:szCs w:val="16"/>
              </w:rPr>
            </w:pPr>
            <w:r w:rsidRPr="00811D11">
              <w:rPr>
                <w:rFonts w:ascii="Times New Roman" w:hAnsi="Times New Roman"/>
                <w:sz w:val="16"/>
                <w:szCs w:val="16"/>
              </w:rPr>
              <w:t>N</w:t>
            </w:r>
            <w:r w:rsidR="00D325B8" w:rsidRPr="00811D11">
              <w:rPr>
                <w:rFonts w:ascii="Times New Roman" w:hAnsi="Times New Roman"/>
                <w:sz w:val="16"/>
                <w:szCs w:val="16"/>
              </w:rPr>
              <w:t>o</w:t>
            </w:r>
          </w:p>
        </w:tc>
        <w:tc>
          <w:tcPr>
            <w:tcW w:w="480" w:type="pct"/>
            <w:tcBorders>
              <w:top w:val="single" w:sz="4" w:space="0" w:color="auto"/>
              <w:left w:val="single" w:sz="4" w:space="0" w:color="auto"/>
              <w:bottom w:val="single" w:sz="4" w:space="0" w:color="auto"/>
              <w:right w:val="single" w:sz="4" w:space="0" w:color="auto"/>
            </w:tcBorders>
          </w:tcPr>
          <w:p w14:paraId="17D88FCA"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6A10EF3A"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none</w:t>
            </w:r>
          </w:p>
        </w:tc>
      </w:tr>
      <w:tr w:rsidR="00D325B8" w14:paraId="5583107D"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42C3C5B0"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DC_1A-3A-8A-42A_n77A_UL_8A_n77A</w:t>
            </w:r>
          </w:p>
        </w:tc>
        <w:tc>
          <w:tcPr>
            <w:tcW w:w="270" w:type="pct"/>
            <w:tcBorders>
              <w:top w:val="single" w:sz="4" w:space="0" w:color="auto"/>
              <w:left w:val="single" w:sz="4" w:space="0" w:color="auto"/>
              <w:bottom w:val="single" w:sz="4" w:space="0" w:color="auto"/>
              <w:right w:val="single" w:sz="4" w:space="0" w:color="auto"/>
            </w:tcBorders>
          </w:tcPr>
          <w:p w14:paraId="6B83D005"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AD03CEA"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 xml:space="preserve">Masashi </w:t>
            </w:r>
            <w:proofErr w:type="spellStart"/>
            <w:r w:rsidRPr="00811D11">
              <w:rPr>
                <w:rFonts w:ascii="Times New Roman" w:hAnsi="Times New Roman"/>
                <w:sz w:val="16"/>
                <w:szCs w:val="16"/>
              </w:rPr>
              <w:t>Fushiki</w:t>
            </w:r>
            <w:proofErr w:type="spellEnd"/>
            <w:r w:rsidRPr="00811D11">
              <w:rPr>
                <w:rFonts w:ascii="Times New Roman" w:hAnsi="Times New Roman"/>
                <w:sz w:val="16"/>
                <w:szCs w:val="16"/>
              </w:rPr>
              <w:t>, Softbank</w:t>
            </w:r>
          </w:p>
        </w:tc>
        <w:tc>
          <w:tcPr>
            <w:tcW w:w="859" w:type="pct"/>
            <w:tcBorders>
              <w:top w:val="single" w:sz="4" w:space="0" w:color="auto"/>
              <w:left w:val="single" w:sz="4" w:space="0" w:color="auto"/>
              <w:bottom w:val="single" w:sz="4" w:space="0" w:color="auto"/>
              <w:right w:val="single" w:sz="4" w:space="0" w:color="auto"/>
            </w:tcBorders>
          </w:tcPr>
          <w:p w14:paraId="61BDA277" w14:textId="77777777" w:rsidR="00D325B8" w:rsidRPr="00811D11" w:rsidRDefault="00D325B8">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30E97AE" w14:textId="6FAA92B9" w:rsidR="00D325B8" w:rsidRPr="00811D11" w:rsidRDefault="00315ACE">
            <w:pPr>
              <w:pStyle w:val="TAL"/>
              <w:rPr>
                <w:rFonts w:ascii="Times New Roman" w:hAnsi="Times New Roman"/>
                <w:sz w:val="16"/>
                <w:szCs w:val="16"/>
              </w:rPr>
            </w:pPr>
            <w:r w:rsidRPr="00811D11">
              <w:rPr>
                <w:rFonts w:ascii="Times New Roman" w:hAnsi="Times New Roman"/>
                <w:sz w:val="16"/>
                <w:szCs w:val="16"/>
              </w:rPr>
              <w:t>N</w:t>
            </w:r>
            <w:r w:rsidR="00D325B8" w:rsidRPr="00811D11">
              <w:rPr>
                <w:rFonts w:ascii="Times New Roman" w:hAnsi="Times New Roman"/>
                <w:sz w:val="16"/>
                <w:szCs w:val="16"/>
              </w:rPr>
              <w:t>o</w:t>
            </w:r>
          </w:p>
        </w:tc>
        <w:tc>
          <w:tcPr>
            <w:tcW w:w="480" w:type="pct"/>
            <w:tcBorders>
              <w:top w:val="single" w:sz="4" w:space="0" w:color="auto"/>
              <w:left w:val="single" w:sz="4" w:space="0" w:color="auto"/>
              <w:bottom w:val="single" w:sz="4" w:space="0" w:color="auto"/>
              <w:right w:val="single" w:sz="4" w:space="0" w:color="auto"/>
            </w:tcBorders>
          </w:tcPr>
          <w:p w14:paraId="21DDCFFF"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55811EAF"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none</w:t>
            </w:r>
          </w:p>
        </w:tc>
      </w:tr>
      <w:tr w:rsidR="00D325B8" w14:paraId="7A5BE2BB"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201C8159"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DC_1A-3A-8A-42C_n77A_UL_1A_n77A</w:t>
            </w:r>
          </w:p>
        </w:tc>
        <w:tc>
          <w:tcPr>
            <w:tcW w:w="270" w:type="pct"/>
            <w:tcBorders>
              <w:top w:val="single" w:sz="4" w:space="0" w:color="auto"/>
              <w:left w:val="single" w:sz="4" w:space="0" w:color="auto"/>
              <w:bottom w:val="single" w:sz="4" w:space="0" w:color="auto"/>
              <w:right w:val="single" w:sz="4" w:space="0" w:color="auto"/>
            </w:tcBorders>
          </w:tcPr>
          <w:p w14:paraId="009B096E"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6C5691F"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 xml:space="preserve">Masashi </w:t>
            </w:r>
            <w:proofErr w:type="spellStart"/>
            <w:r w:rsidRPr="00811D11">
              <w:rPr>
                <w:rFonts w:ascii="Times New Roman" w:hAnsi="Times New Roman"/>
                <w:sz w:val="16"/>
                <w:szCs w:val="16"/>
              </w:rPr>
              <w:t>Fushiki</w:t>
            </w:r>
            <w:proofErr w:type="spellEnd"/>
            <w:r w:rsidRPr="00811D11">
              <w:rPr>
                <w:rFonts w:ascii="Times New Roman" w:hAnsi="Times New Roman"/>
                <w:sz w:val="16"/>
                <w:szCs w:val="16"/>
              </w:rPr>
              <w:t>, Softbank</w:t>
            </w:r>
          </w:p>
        </w:tc>
        <w:tc>
          <w:tcPr>
            <w:tcW w:w="859" w:type="pct"/>
            <w:tcBorders>
              <w:top w:val="single" w:sz="4" w:space="0" w:color="auto"/>
              <w:left w:val="single" w:sz="4" w:space="0" w:color="auto"/>
              <w:bottom w:val="single" w:sz="4" w:space="0" w:color="auto"/>
              <w:right w:val="single" w:sz="4" w:space="0" w:color="auto"/>
            </w:tcBorders>
          </w:tcPr>
          <w:p w14:paraId="6E5EB1E3" w14:textId="77777777" w:rsidR="00D325B8" w:rsidRPr="00811D11" w:rsidRDefault="00D325B8">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1DB3EC9" w14:textId="0BFD9184" w:rsidR="00D325B8" w:rsidRPr="00811D11" w:rsidRDefault="00315ACE">
            <w:pPr>
              <w:pStyle w:val="TAL"/>
              <w:rPr>
                <w:rFonts w:ascii="Times New Roman" w:hAnsi="Times New Roman"/>
                <w:sz w:val="16"/>
                <w:szCs w:val="16"/>
              </w:rPr>
            </w:pPr>
            <w:r w:rsidRPr="00811D11">
              <w:rPr>
                <w:rFonts w:ascii="Times New Roman" w:hAnsi="Times New Roman"/>
                <w:sz w:val="16"/>
                <w:szCs w:val="16"/>
              </w:rPr>
              <w:t>N</w:t>
            </w:r>
            <w:r w:rsidR="00D325B8" w:rsidRPr="00811D11">
              <w:rPr>
                <w:rFonts w:ascii="Times New Roman" w:hAnsi="Times New Roman"/>
                <w:sz w:val="16"/>
                <w:szCs w:val="16"/>
              </w:rPr>
              <w:t>o</w:t>
            </w:r>
          </w:p>
        </w:tc>
        <w:tc>
          <w:tcPr>
            <w:tcW w:w="480" w:type="pct"/>
            <w:tcBorders>
              <w:top w:val="single" w:sz="4" w:space="0" w:color="auto"/>
              <w:left w:val="single" w:sz="4" w:space="0" w:color="auto"/>
              <w:bottom w:val="single" w:sz="4" w:space="0" w:color="auto"/>
              <w:right w:val="single" w:sz="4" w:space="0" w:color="auto"/>
            </w:tcBorders>
          </w:tcPr>
          <w:p w14:paraId="13047F76"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2E9A8E8F"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none</w:t>
            </w:r>
          </w:p>
        </w:tc>
      </w:tr>
      <w:tr w:rsidR="00D325B8" w14:paraId="3E20EF1F"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32161785"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DC_1A-3A-8A-42C_n77A_UL_3A_n77A</w:t>
            </w:r>
          </w:p>
        </w:tc>
        <w:tc>
          <w:tcPr>
            <w:tcW w:w="270" w:type="pct"/>
            <w:tcBorders>
              <w:top w:val="single" w:sz="4" w:space="0" w:color="auto"/>
              <w:left w:val="single" w:sz="4" w:space="0" w:color="auto"/>
              <w:bottom w:val="single" w:sz="4" w:space="0" w:color="auto"/>
              <w:right w:val="single" w:sz="4" w:space="0" w:color="auto"/>
            </w:tcBorders>
          </w:tcPr>
          <w:p w14:paraId="14911F43"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E690DEE" w14:textId="77777777" w:rsidR="00D325B8" w:rsidRPr="00811D11" w:rsidRDefault="00D325B8" w:rsidP="00D325B8">
            <w:pPr>
              <w:pStyle w:val="TAL"/>
              <w:rPr>
                <w:rFonts w:ascii="Times New Roman" w:hAnsi="Times New Roman"/>
                <w:sz w:val="16"/>
                <w:szCs w:val="16"/>
              </w:rPr>
            </w:pPr>
            <w:r w:rsidRPr="00811D11">
              <w:rPr>
                <w:rFonts w:ascii="Times New Roman" w:hAnsi="Times New Roman"/>
                <w:sz w:val="16"/>
                <w:szCs w:val="16"/>
              </w:rPr>
              <w:t xml:space="preserve">Masashi </w:t>
            </w:r>
            <w:proofErr w:type="spellStart"/>
            <w:r w:rsidRPr="00811D11">
              <w:rPr>
                <w:rFonts w:ascii="Times New Roman" w:hAnsi="Times New Roman"/>
                <w:sz w:val="16"/>
                <w:szCs w:val="16"/>
              </w:rPr>
              <w:t>Fushiki</w:t>
            </w:r>
            <w:proofErr w:type="spellEnd"/>
            <w:r w:rsidRPr="00811D11">
              <w:rPr>
                <w:rFonts w:ascii="Times New Roman" w:hAnsi="Times New Roman"/>
                <w:sz w:val="16"/>
                <w:szCs w:val="16"/>
              </w:rPr>
              <w:t>, Softbank</w:t>
            </w:r>
          </w:p>
        </w:tc>
        <w:tc>
          <w:tcPr>
            <w:tcW w:w="859" w:type="pct"/>
            <w:tcBorders>
              <w:top w:val="single" w:sz="4" w:space="0" w:color="auto"/>
              <w:left w:val="single" w:sz="4" w:space="0" w:color="auto"/>
              <w:bottom w:val="single" w:sz="4" w:space="0" w:color="auto"/>
              <w:right w:val="single" w:sz="4" w:space="0" w:color="auto"/>
            </w:tcBorders>
          </w:tcPr>
          <w:p w14:paraId="3F482CF7" w14:textId="77777777" w:rsidR="00D325B8" w:rsidRPr="00811D11" w:rsidRDefault="00D325B8">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EF1E0D6" w14:textId="140264A3" w:rsidR="00D325B8" w:rsidRPr="00811D11" w:rsidRDefault="00315ACE">
            <w:pPr>
              <w:pStyle w:val="TAL"/>
              <w:rPr>
                <w:rFonts w:ascii="Times New Roman" w:hAnsi="Times New Roman"/>
                <w:sz w:val="16"/>
                <w:szCs w:val="16"/>
              </w:rPr>
            </w:pPr>
            <w:r w:rsidRPr="00811D11">
              <w:rPr>
                <w:rFonts w:ascii="Times New Roman" w:hAnsi="Times New Roman"/>
                <w:sz w:val="16"/>
                <w:szCs w:val="16"/>
              </w:rPr>
              <w:t>N</w:t>
            </w:r>
            <w:r w:rsidR="00D325B8" w:rsidRPr="00811D11">
              <w:rPr>
                <w:rFonts w:ascii="Times New Roman" w:hAnsi="Times New Roman"/>
                <w:sz w:val="16"/>
                <w:szCs w:val="16"/>
              </w:rPr>
              <w:t>o</w:t>
            </w:r>
          </w:p>
        </w:tc>
        <w:tc>
          <w:tcPr>
            <w:tcW w:w="480" w:type="pct"/>
            <w:tcBorders>
              <w:top w:val="single" w:sz="4" w:space="0" w:color="auto"/>
              <w:left w:val="single" w:sz="4" w:space="0" w:color="auto"/>
              <w:bottom w:val="single" w:sz="4" w:space="0" w:color="auto"/>
              <w:right w:val="single" w:sz="4" w:space="0" w:color="auto"/>
            </w:tcBorders>
          </w:tcPr>
          <w:p w14:paraId="304B5B2B"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55F549E6" w14:textId="77777777" w:rsidR="00D325B8" w:rsidRPr="00811D11" w:rsidRDefault="00D325B8">
            <w:pPr>
              <w:pStyle w:val="TAL"/>
              <w:rPr>
                <w:rFonts w:ascii="Times New Roman" w:hAnsi="Times New Roman"/>
                <w:sz w:val="16"/>
                <w:szCs w:val="16"/>
              </w:rPr>
            </w:pPr>
            <w:r w:rsidRPr="00811D11">
              <w:rPr>
                <w:rFonts w:ascii="Times New Roman" w:hAnsi="Times New Roman"/>
                <w:sz w:val="16"/>
                <w:szCs w:val="16"/>
              </w:rPr>
              <w:t>none</w:t>
            </w:r>
          </w:p>
        </w:tc>
      </w:tr>
      <w:tr w:rsidR="00811D11" w14:paraId="6EB5B9F6"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108247B0" w14:textId="6AFC9942"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DC_3A-19A-21A-42C_n77A</w:t>
            </w:r>
            <w:r w:rsidRPr="00811D11">
              <w:rPr>
                <w:rFonts w:ascii="Times New Roman" w:hAnsi="Times New Roman"/>
                <w:sz w:val="16"/>
                <w:szCs w:val="16"/>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7104F317" w14:textId="77ABE353"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5EEB67C" w14:textId="71177BBD" w:rsidR="00811D11" w:rsidRPr="00811D11" w:rsidRDefault="00811D11" w:rsidP="00811D11">
            <w:pPr>
              <w:pStyle w:val="TAL"/>
              <w:rPr>
                <w:rFonts w:ascii="Times New Roman" w:hAnsi="Times New Roman"/>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CF2E9D0" w14:textId="77777777" w:rsidR="00811D11" w:rsidRPr="00811D11" w:rsidRDefault="00811D11" w:rsidP="00811D11">
            <w:pPr>
              <w:pStyle w:val="TAL"/>
              <w:spacing w:after="100" w:afterAutospacing="1"/>
              <w:rPr>
                <w:rFonts w:ascii="Times New Roman" w:hAnsi="Times New Roman"/>
                <w:color w:val="000000"/>
                <w:sz w:val="16"/>
                <w:szCs w:val="16"/>
              </w:rPr>
            </w:pPr>
            <w:r w:rsidRPr="00811D11">
              <w:rPr>
                <w:rFonts w:ascii="Times New Roman" w:hAnsi="Times New Roman"/>
                <w:color w:val="000000"/>
                <w:sz w:val="16"/>
                <w:szCs w:val="16"/>
              </w:rPr>
              <w:t>TR 37.716-41-11: R4-1811507</w:t>
            </w:r>
          </w:p>
          <w:p w14:paraId="11DB9A14" w14:textId="7E00969E" w:rsidR="00811D11" w:rsidRPr="00811D11" w:rsidRDefault="00811D11" w:rsidP="00811D11">
            <w:pPr>
              <w:pStyle w:val="TAL"/>
              <w:rPr>
                <w:rFonts w:ascii="Times New Roman" w:hAnsi="Times New Roman"/>
                <w:sz w:val="16"/>
                <w:szCs w:val="16"/>
              </w:rPr>
            </w:pPr>
            <w:r w:rsidRPr="00811D11">
              <w:rPr>
                <w:rFonts w:ascii="Times New Roman" w:hAnsi="Times New Roman"/>
                <w:color w:val="000000"/>
                <w:sz w:val="16"/>
                <w:szCs w:val="16"/>
                <w:lang w:eastAsia="ja-JP"/>
              </w:rPr>
              <w:t>TS 38.101-3: R4-1814969</w:t>
            </w:r>
          </w:p>
        </w:tc>
        <w:tc>
          <w:tcPr>
            <w:tcW w:w="480" w:type="pct"/>
            <w:tcBorders>
              <w:top w:val="single" w:sz="4" w:space="0" w:color="auto"/>
              <w:left w:val="single" w:sz="4" w:space="0" w:color="auto"/>
              <w:bottom w:val="single" w:sz="4" w:space="0" w:color="auto"/>
              <w:right w:val="single" w:sz="4" w:space="0" w:color="auto"/>
            </w:tcBorders>
          </w:tcPr>
          <w:p w14:paraId="30B29B60" w14:textId="2F642FC3"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4EFF8EDC" w14:textId="318911E6"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D1877B9" w14:textId="4589655B"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lang w:eastAsia="ja-JP"/>
              </w:rPr>
              <w:t>None</w:t>
            </w:r>
          </w:p>
        </w:tc>
      </w:tr>
      <w:tr w:rsidR="00811D11" w14:paraId="32933FAC"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6223149B" w14:textId="55FE65E0"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DC_3A-19A-21A-42C_n77C</w:t>
            </w:r>
            <w:r w:rsidRPr="00811D11">
              <w:rPr>
                <w:rFonts w:ascii="Times New Roman" w:hAnsi="Times New Roman"/>
                <w:sz w:val="16"/>
                <w:szCs w:val="16"/>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76DA5E70" w14:textId="1B972BA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265F09D" w14:textId="11726104"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C008488" w14:textId="77777777" w:rsidR="00811D11" w:rsidRPr="00811D11" w:rsidRDefault="00811D11" w:rsidP="00811D11">
            <w:pPr>
              <w:pStyle w:val="TAL"/>
              <w:spacing w:after="100" w:afterAutospacing="1"/>
              <w:rPr>
                <w:rFonts w:ascii="Times New Roman" w:hAnsi="Times New Roman"/>
                <w:color w:val="000000"/>
                <w:sz w:val="16"/>
                <w:szCs w:val="16"/>
              </w:rPr>
            </w:pPr>
            <w:r w:rsidRPr="00811D11">
              <w:rPr>
                <w:rFonts w:ascii="Times New Roman" w:hAnsi="Times New Roman"/>
                <w:color w:val="000000"/>
                <w:sz w:val="16"/>
                <w:szCs w:val="16"/>
              </w:rPr>
              <w:t>TR 37.716-41-11: R4-1811507</w:t>
            </w:r>
          </w:p>
          <w:p w14:paraId="0BCC8FAE" w14:textId="6AE94A71" w:rsidR="00811D11" w:rsidRPr="00811D11" w:rsidRDefault="00811D11" w:rsidP="00811D11">
            <w:pPr>
              <w:pStyle w:val="NW"/>
              <w:spacing w:after="100" w:afterAutospacing="1"/>
              <w:rPr>
                <w:color w:val="000000"/>
                <w:sz w:val="16"/>
                <w:szCs w:val="16"/>
              </w:rPr>
            </w:pPr>
            <w:r w:rsidRPr="00811D11">
              <w:rPr>
                <w:color w:val="000000"/>
                <w:sz w:val="16"/>
                <w:szCs w:val="16"/>
                <w:lang w:eastAsia="ja-JP"/>
              </w:rPr>
              <w:t>TS 38.101-3: R4-1814969</w:t>
            </w:r>
          </w:p>
        </w:tc>
        <w:tc>
          <w:tcPr>
            <w:tcW w:w="480" w:type="pct"/>
            <w:tcBorders>
              <w:top w:val="single" w:sz="4" w:space="0" w:color="auto"/>
              <w:left w:val="single" w:sz="4" w:space="0" w:color="auto"/>
              <w:bottom w:val="single" w:sz="4" w:space="0" w:color="auto"/>
              <w:right w:val="single" w:sz="4" w:space="0" w:color="auto"/>
            </w:tcBorders>
          </w:tcPr>
          <w:p w14:paraId="41B0B51E" w14:textId="12D9C6C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33210E80"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6360CBC" w14:textId="47AB0E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7BA3A6B1"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0C01C69F" w14:textId="503EDAB9"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DC_3A-19A-21A-42C_n78A</w:t>
            </w:r>
            <w:r w:rsidRPr="00811D11">
              <w:rPr>
                <w:rFonts w:ascii="Times New Roman" w:hAnsi="Times New Roman"/>
                <w:sz w:val="16"/>
                <w:szCs w:val="16"/>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3B2D8293" w14:textId="1659BFF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BF71FD0" w14:textId="0C25B7D4"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E09FEBC" w14:textId="77777777" w:rsidR="00811D11" w:rsidRPr="00811D11" w:rsidRDefault="00811D11" w:rsidP="00811D11">
            <w:pPr>
              <w:pStyle w:val="TAL"/>
              <w:spacing w:after="100" w:afterAutospacing="1"/>
              <w:rPr>
                <w:rFonts w:ascii="Times New Roman" w:hAnsi="Times New Roman"/>
                <w:color w:val="000000"/>
                <w:sz w:val="16"/>
                <w:szCs w:val="16"/>
              </w:rPr>
            </w:pPr>
            <w:r w:rsidRPr="00811D11">
              <w:rPr>
                <w:rFonts w:ascii="Times New Roman" w:hAnsi="Times New Roman"/>
                <w:color w:val="000000"/>
                <w:sz w:val="16"/>
                <w:szCs w:val="16"/>
              </w:rPr>
              <w:t>TR 37.716-41-11: R4-1811508</w:t>
            </w:r>
          </w:p>
          <w:p w14:paraId="328C434F" w14:textId="007E270D" w:rsidR="00811D11" w:rsidRPr="00811D11" w:rsidRDefault="00811D11" w:rsidP="00811D11">
            <w:pPr>
              <w:pStyle w:val="NW"/>
              <w:spacing w:after="100" w:afterAutospacing="1"/>
              <w:rPr>
                <w:color w:val="000000"/>
                <w:sz w:val="16"/>
                <w:szCs w:val="16"/>
              </w:rPr>
            </w:pPr>
            <w:r w:rsidRPr="00811D11">
              <w:rPr>
                <w:color w:val="000000"/>
                <w:sz w:val="16"/>
                <w:szCs w:val="16"/>
                <w:lang w:eastAsia="ja-JP"/>
              </w:rPr>
              <w:t>TS 38.101-3: R4-1814969</w:t>
            </w:r>
          </w:p>
        </w:tc>
        <w:tc>
          <w:tcPr>
            <w:tcW w:w="480" w:type="pct"/>
            <w:tcBorders>
              <w:top w:val="single" w:sz="4" w:space="0" w:color="auto"/>
              <w:left w:val="single" w:sz="4" w:space="0" w:color="auto"/>
              <w:bottom w:val="single" w:sz="4" w:space="0" w:color="auto"/>
              <w:right w:val="single" w:sz="4" w:space="0" w:color="auto"/>
            </w:tcBorders>
          </w:tcPr>
          <w:p w14:paraId="49FEF1E2" w14:textId="02ACCC68"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5492502E"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C1ACFD4" w14:textId="3A2A6B7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25E5061D"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224F984A" w14:textId="5E283EA8"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DC_3A-19A-21A-42C_n78C</w:t>
            </w:r>
            <w:r w:rsidRPr="00811D11">
              <w:rPr>
                <w:rFonts w:ascii="Times New Roman" w:hAnsi="Times New Roman"/>
                <w:sz w:val="16"/>
                <w:szCs w:val="16"/>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629222CD" w14:textId="48F88EB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B4DFD19" w14:textId="0288F574"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B3D223B" w14:textId="77777777" w:rsidR="00811D11" w:rsidRPr="00811D11" w:rsidRDefault="00811D11" w:rsidP="00811D11">
            <w:pPr>
              <w:pStyle w:val="TAL"/>
              <w:spacing w:after="100" w:afterAutospacing="1"/>
              <w:rPr>
                <w:rFonts w:ascii="Times New Roman" w:hAnsi="Times New Roman"/>
                <w:color w:val="000000"/>
                <w:sz w:val="16"/>
                <w:szCs w:val="16"/>
              </w:rPr>
            </w:pPr>
            <w:r w:rsidRPr="00811D11">
              <w:rPr>
                <w:rFonts w:ascii="Times New Roman" w:hAnsi="Times New Roman"/>
                <w:color w:val="000000"/>
                <w:sz w:val="16"/>
                <w:szCs w:val="16"/>
              </w:rPr>
              <w:t>TR 37.716-41-11: R4-1811508</w:t>
            </w:r>
          </w:p>
          <w:p w14:paraId="19F36DC5" w14:textId="53570907" w:rsidR="00811D11" w:rsidRPr="00811D11" w:rsidRDefault="00811D11" w:rsidP="00811D11">
            <w:pPr>
              <w:pStyle w:val="NW"/>
              <w:spacing w:after="100" w:afterAutospacing="1"/>
              <w:rPr>
                <w:color w:val="000000"/>
                <w:sz w:val="16"/>
                <w:szCs w:val="16"/>
              </w:rPr>
            </w:pPr>
            <w:r w:rsidRPr="00811D11">
              <w:rPr>
                <w:color w:val="000000"/>
                <w:sz w:val="16"/>
                <w:szCs w:val="16"/>
                <w:lang w:eastAsia="ja-JP"/>
              </w:rPr>
              <w:t>TS 38.101-3: R4-1814969</w:t>
            </w:r>
          </w:p>
        </w:tc>
        <w:tc>
          <w:tcPr>
            <w:tcW w:w="480" w:type="pct"/>
            <w:tcBorders>
              <w:top w:val="single" w:sz="4" w:space="0" w:color="auto"/>
              <w:left w:val="single" w:sz="4" w:space="0" w:color="auto"/>
              <w:bottom w:val="single" w:sz="4" w:space="0" w:color="auto"/>
              <w:right w:val="single" w:sz="4" w:space="0" w:color="auto"/>
            </w:tcBorders>
          </w:tcPr>
          <w:p w14:paraId="2AC6CF32" w14:textId="4D0228F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28078696"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3C2DEAA" w14:textId="66EB246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5CC8DD07"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55CCFBAF" w14:textId="20D43CDF"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DC_3A-19A-21A-42C_n79A</w:t>
            </w:r>
          </w:p>
        </w:tc>
        <w:tc>
          <w:tcPr>
            <w:tcW w:w="270" w:type="pct"/>
            <w:tcBorders>
              <w:top w:val="single" w:sz="4" w:space="0" w:color="auto"/>
              <w:left w:val="single" w:sz="4" w:space="0" w:color="auto"/>
              <w:bottom w:val="single" w:sz="4" w:space="0" w:color="auto"/>
              <w:right w:val="single" w:sz="4" w:space="0" w:color="auto"/>
            </w:tcBorders>
          </w:tcPr>
          <w:p w14:paraId="33E03EBE" w14:textId="092FFD0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CD3D484" w14:textId="11098F24" w:rsidR="00811D11" w:rsidRPr="00811D11" w:rsidRDefault="00811D11" w:rsidP="00811D11">
            <w:pPr>
              <w:pStyle w:val="TAL"/>
              <w:rPr>
                <w:rFonts w:ascii="Times New Roman" w:hAnsi="Times New Roman"/>
                <w:color w:val="000000"/>
                <w:sz w:val="16"/>
                <w:szCs w:val="16"/>
              </w:rPr>
            </w:pPr>
            <w:r w:rsidRPr="00811D11">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6C51D03" w14:textId="77777777" w:rsidR="00811D11" w:rsidRPr="00811D11" w:rsidRDefault="00811D11" w:rsidP="00811D11">
            <w:pPr>
              <w:spacing w:after="100" w:afterAutospacing="1"/>
              <w:rPr>
                <w:color w:val="000000"/>
                <w:sz w:val="16"/>
                <w:szCs w:val="16"/>
              </w:rPr>
            </w:pPr>
            <w:r w:rsidRPr="00811D11">
              <w:rPr>
                <w:color w:val="000000"/>
                <w:sz w:val="16"/>
                <w:szCs w:val="16"/>
              </w:rPr>
              <w:t>TR 37.716-41-11: R4-1811509</w:t>
            </w:r>
          </w:p>
          <w:p w14:paraId="258CAF76" w14:textId="42F6DA20" w:rsidR="00811D11" w:rsidRPr="00811D11" w:rsidRDefault="00811D11" w:rsidP="00811D11">
            <w:pPr>
              <w:pStyle w:val="NW"/>
              <w:spacing w:after="100" w:afterAutospacing="1"/>
              <w:rPr>
                <w:color w:val="000000"/>
                <w:sz w:val="16"/>
                <w:szCs w:val="16"/>
              </w:rPr>
            </w:pPr>
            <w:r w:rsidRPr="00811D11">
              <w:rPr>
                <w:color w:val="000000"/>
                <w:sz w:val="16"/>
                <w:szCs w:val="16"/>
                <w:lang w:eastAsia="ja-JP"/>
              </w:rPr>
              <w:t>TS 38.101-3: R4-1814969</w:t>
            </w:r>
          </w:p>
        </w:tc>
        <w:tc>
          <w:tcPr>
            <w:tcW w:w="480" w:type="pct"/>
            <w:tcBorders>
              <w:top w:val="single" w:sz="4" w:space="0" w:color="auto"/>
              <w:left w:val="single" w:sz="4" w:space="0" w:color="auto"/>
              <w:bottom w:val="single" w:sz="4" w:space="0" w:color="auto"/>
              <w:right w:val="single" w:sz="4" w:space="0" w:color="auto"/>
            </w:tcBorders>
          </w:tcPr>
          <w:p w14:paraId="2133FDBD" w14:textId="131AD5E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6299F428"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7387AB9" w14:textId="078C649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7BB42498"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5B7D6BCC" w14:textId="48ECD6ED"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DC_3A-19A-21A-42C_n79C</w:t>
            </w:r>
          </w:p>
        </w:tc>
        <w:tc>
          <w:tcPr>
            <w:tcW w:w="270" w:type="pct"/>
            <w:tcBorders>
              <w:top w:val="single" w:sz="4" w:space="0" w:color="auto"/>
              <w:left w:val="single" w:sz="4" w:space="0" w:color="auto"/>
              <w:bottom w:val="single" w:sz="4" w:space="0" w:color="auto"/>
              <w:right w:val="single" w:sz="4" w:space="0" w:color="auto"/>
            </w:tcBorders>
          </w:tcPr>
          <w:p w14:paraId="759D5283" w14:textId="40FE17BE"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F7370E3" w14:textId="6EE19F19"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0A1826F" w14:textId="77777777" w:rsidR="00811D11" w:rsidRPr="00811D11" w:rsidRDefault="00811D11" w:rsidP="00811D11">
            <w:pPr>
              <w:spacing w:after="100" w:afterAutospacing="1"/>
              <w:rPr>
                <w:color w:val="000000"/>
                <w:sz w:val="16"/>
                <w:szCs w:val="16"/>
              </w:rPr>
            </w:pPr>
            <w:r w:rsidRPr="00811D11">
              <w:rPr>
                <w:color w:val="000000"/>
                <w:sz w:val="16"/>
                <w:szCs w:val="16"/>
              </w:rPr>
              <w:t>TR 37.716-41-11: R4-1811509</w:t>
            </w:r>
          </w:p>
          <w:p w14:paraId="7ABE93B2" w14:textId="2F15BC02" w:rsidR="00811D11" w:rsidRPr="00811D11" w:rsidRDefault="00811D11" w:rsidP="00811D11">
            <w:pPr>
              <w:spacing w:after="100" w:afterAutospacing="1"/>
              <w:rPr>
                <w:color w:val="000000"/>
                <w:sz w:val="16"/>
                <w:szCs w:val="16"/>
              </w:rPr>
            </w:pPr>
            <w:r w:rsidRPr="00811D11">
              <w:rPr>
                <w:color w:val="000000"/>
                <w:sz w:val="16"/>
                <w:szCs w:val="16"/>
                <w:lang w:eastAsia="ja-JP"/>
              </w:rPr>
              <w:t>TS 38.101-3: R4-1814969</w:t>
            </w:r>
          </w:p>
        </w:tc>
        <w:tc>
          <w:tcPr>
            <w:tcW w:w="480" w:type="pct"/>
            <w:tcBorders>
              <w:top w:val="single" w:sz="4" w:space="0" w:color="auto"/>
              <w:left w:val="single" w:sz="4" w:space="0" w:color="auto"/>
              <w:bottom w:val="single" w:sz="4" w:space="0" w:color="auto"/>
              <w:right w:val="single" w:sz="4" w:space="0" w:color="auto"/>
            </w:tcBorders>
          </w:tcPr>
          <w:p w14:paraId="7C350EB1" w14:textId="6FDA70D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1A81A665"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AD94189" w14:textId="2A27D95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09917CF6"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3419AB8B" w14:textId="2D73A8AF"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DC_1A-3A-19A-42C_n77C</w:t>
            </w:r>
            <w:r w:rsidRPr="00811D11">
              <w:rPr>
                <w:rFonts w:ascii="Times New Roman" w:hAnsi="Times New Roman"/>
                <w:sz w:val="16"/>
                <w:szCs w:val="16"/>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57D6B1D6" w14:textId="491B07B5"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2713D60" w14:textId="2D038532"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D4C7586" w14:textId="7B198BDA" w:rsidR="00811D11" w:rsidRPr="00811D11" w:rsidRDefault="00811D11" w:rsidP="00811D11">
            <w:pPr>
              <w:spacing w:after="100" w:afterAutospacing="1"/>
              <w:rPr>
                <w:color w:val="000000"/>
                <w:sz w:val="16"/>
                <w:szCs w:val="16"/>
              </w:rPr>
            </w:pPr>
            <w:r w:rsidRPr="00811D11">
              <w:rPr>
                <w:sz w:val="16"/>
                <w:szCs w:val="16"/>
                <w:lang w:eastAsia="ja-JP"/>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694573DD" w14:textId="1E172F58"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287ACB7D"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9DD4AF6" w14:textId="7A80144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332DEBE1"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4C8435A8" w14:textId="03BEE93D"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DC_1A-3A-19A-42C_n78C</w:t>
            </w:r>
            <w:r w:rsidRPr="00811D11">
              <w:rPr>
                <w:rFonts w:ascii="Times New Roman" w:hAnsi="Times New Roman"/>
                <w:sz w:val="16"/>
                <w:szCs w:val="16"/>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070B3F8F" w14:textId="4E067C1C"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591F60A" w14:textId="69D42BCA"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B98B419" w14:textId="0BA0DAA0" w:rsidR="00811D11" w:rsidRPr="00811D11" w:rsidRDefault="00811D11" w:rsidP="00811D11">
            <w:pPr>
              <w:spacing w:after="100" w:afterAutospacing="1"/>
              <w:rPr>
                <w:sz w:val="16"/>
                <w:szCs w:val="16"/>
                <w:lang w:eastAsia="ja-JP"/>
              </w:rPr>
            </w:pPr>
            <w:r w:rsidRPr="00811D11">
              <w:rPr>
                <w:sz w:val="16"/>
                <w:szCs w:val="16"/>
                <w:lang w:eastAsia="ja-JP"/>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0C421474" w14:textId="34EFD15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5E1752C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FD03FD7" w14:textId="6F3FC13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429FE107"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3379339C" w14:textId="0A88A988"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DC_1A-3A-19A-42C_n79C</w:t>
            </w:r>
          </w:p>
        </w:tc>
        <w:tc>
          <w:tcPr>
            <w:tcW w:w="270" w:type="pct"/>
            <w:tcBorders>
              <w:top w:val="single" w:sz="4" w:space="0" w:color="auto"/>
              <w:left w:val="single" w:sz="4" w:space="0" w:color="auto"/>
              <w:bottom w:val="single" w:sz="4" w:space="0" w:color="auto"/>
              <w:right w:val="single" w:sz="4" w:space="0" w:color="auto"/>
            </w:tcBorders>
          </w:tcPr>
          <w:p w14:paraId="4BBDA3EA" w14:textId="37DC6DAB"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5462358" w14:textId="1E6819DB"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EC6D0EB" w14:textId="1AB4AD25" w:rsidR="00811D11" w:rsidRPr="00811D11" w:rsidRDefault="00811D11" w:rsidP="00811D11">
            <w:pPr>
              <w:spacing w:after="100" w:afterAutospacing="1"/>
              <w:rPr>
                <w:sz w:val="16"/>
                <w:szCs w:val="16"/>
                <w:lang w:eastAsia="ja-JP"/>
              </w:rPr>
            </w:pPr>
            <w:r w:rsidRPr="00811D11">
              <w:rPr>
                <w:sz w:val="16"/>
                <w:szCs w:val="16"/>
                <w:lang w:eastAsia="ja-JP"/>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1C499B12" w14:textId="20631BF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4ECEB0E5"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A65133C" w14:textId="15349D1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5B675F45"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F6ABA78" w14:textId="27BEAED0" w:rsidR="00811D11" w:rsidRPr="00811D11" w:rsidRDefault="00811D11" w:rsidP="00811D11">
            <w:pPr>
              <w:pStyle w:val="TAL"/>
              <w:rPr>
                <w:rFonts w:ascii="Times New Roman" w:hAnsi="Times New Roman"/>
                <w:sz w:val="16"/>
                <w:szCs w:val="16"/>
              </w:rPr>
            </w:pPr>
            <w:r w:rsidRPr="00811D11">
              <w:rPr>
                <w:rFonts w:ascii="Times New Roman" w:eastAsia="Yu Gothic" w:hAnsi="Times New Roman"/>
                <w:sz w:val="16"/>
                <w:szCs w:val="16"/>
              </w:rPr>
              <w:t>DC_1A-3A-19A-42A_n77C_UL_3A_n77C</w:t>
            </w:r>
          </w:p>
        </w:tc>
        <w:tc>
          <w:tcPr>
            <w:tcW w:w="270" w:type="pct"/>
            <w:tcBorders>
              <w:top w:val="single" w:sz="4" w:space="0" w:color="auto"/>
              <w:left w:val="single" w:sz="4" w:space="0" w:color="auto"/>
              <w:bottom w:val="single" w:sz="4" w:space="0" w:color="auto"/>
              <w:right w:val="single" w:sz="4" w:space="0" w:color="auto"/>
            </w:tcBorders>
          </w:tcPr>
          <w:p w14:paraId="2C804EC8" w14:textId="594525BF" w:rsidR="00811D11" w:rsidRPr="00811D11" w:rsidRDefault="00811D11" w:rsidP="00811D11">
            <w:pPr>
              <w:pStyle w:val="TAL"/>
              <w:rPr>
                <w:rFonts w:ascii="Times New Roman" w:hAnsi="Times New Roman"/>
                <w:sz w:val="16"/>
                <w:szCs w:val="16"/>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15B298B" w14:textId="4CC5F577" w:rsidR="00811D11" w:rsidRPr="00811D11" w:rsidRDefault="00811D11" w:rsidP="00811D11">
            <w:pPr>
              <w:pStyle w:val="TAL"/>
              <w:rPr>
                <w:rFonts w:ascii="Times New Roman" w:hAnsi="Times New Roman"/>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155A000"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CE7E60F" w14:textId="6166B15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771A0E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D373E8C" w14:textId="3BAE520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D3254C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438657B" w14:textId="3EEA2B15"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DC_1A-3A-19A-42A_n78C_UL_3A_n78C</w:t>
            </w:r>
          </w:p>
        </w:tc>
        <w:tc>
          <w:tcPr>
            <w:tcW w:w="270" w:type="pct"/>
            <w:tcBorders>
              <w:top w:val="single" w:sz="4" w:space="0" w:color="auto"/>
              <w:left w:val="single" w:sz="4" w:space="0" w:color="auto"/>
              <w:bottom w:val="single" w:sz="4" w:space="0" w:color="auto"/>
              <w:right w:val="single" w:sz="4" w:space="0" w:color="auto"/>
            </w:tcBorders>
          </w:tcPr>
          <w:p w14:paraId="5299E178" w14:textId="38839CAC"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46BA4DD" w14:textId="2C1E365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0A09E2E"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CE13A22" w14:textId="1E18A3B8"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77FE1A6"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0007918" w14:textId="324D8F1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5153D039"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0068329" w14:textId="1767F7EC"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DC_1A-3A-19A-42A_n79C_UL_19A_n79C</w:t>
            </w:r>
          </w:p>
        </w:tc>
        <w:tc>
          <w:tcPr>
            <w:tcW w:w="270" w:type="pct"/>
            <w:tcBorders>
              <w:top w:val="single" w:sz="4" w:space="0" w:color="auto"/>
              <w:left w:val="single" w:sz="4" w:space="0" w:color="auto"/>
              <w:bottom w:val="single" w:sz="4" w:space="0" w:color="auto"/>
              <w:right w:val="single" w:sz="4" w:space="0" w:color="auto"/>
            </w:tcBorders>
          </w:tcPr>
          <w:p w14:paraId="14E26243" w14:textId="0A9ECAB7"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BE057D1" w14:textId="08D387E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895CC40"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5C9AD63" w14:textId="36107B7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50D6570"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DF9558D" w14:textId="315D249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1EAFF1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50F9ED0" w14:textId="0F486554"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DC_1A-3A-19A-42A_n79C_UL_3A_n79C</w:t>
            </w:r>
          </w:p>
        </w:tc>
        <w:tc>
          <w:tcPr>
            <w:tcW w:w="270" w:type="pct"/>
            <w:tcBorders>
              <w:top w:val="single" w:sz="4" w:space="0" w:color="auto"/>
              <w:left w:val="single" w:sz="4" w:space="0" w:color="auto"/>
              <w:bottom w:val="single" w:sz="4" w:space="0" w:color="auto"/>
              <w:right w:val="single" w:sz="4" w:space="0" w:color="auto"/>
            </w:tcBorders>
          </w:tcPr>
          <w:p w14:paraId="634C52D3" w14:textId="676410CB"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2124A83" w14:textId="04E52E5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C13F9C"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AB20A1C" w14:textId="672E827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B3A94C3"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169C658" w14:textId="7E50BD9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07CF051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3E706AE" w14:textId="2C0300B9"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DC_1A-3A-19A-42C_n77C_UL_3A_n77C</w:t>
            </w:r>
          </w:p>
        </w:tc>
        <w:tc>
          <w:tcPr>
            <w:tcW w:w="270" w:type="pct"/>
            <w:tcBorders>
              <w:top w:val="single" w:sz="4" w:space="0" w:color="auto"/>
              <w:left w:val="single" w:sz="4" w:space="0" w:color="auto"/>
              <w:bottom w:val="single" w:sz="4" w:space="0" w:color="auto"/>
              <w:right w:val="single" w:sz="4" w:space="0" w:color="auto"/>
            </w:tcBorders>
          </w:tcPr>
          <w:p w14:paraId="70F800AC" w14:textId="0A3F89FC"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53EC0EA" w14:textId="429D34AE"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37BC9B9"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EF6634C" w14:textId="23FAD08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D4C3114"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F039745" w14:textId="681E924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2C6E9A6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368D711" w14:textId="2A253F5A"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DC_1A-3A-19A-42C_n78C_UL_3A_n78C</w:t>
            </w:r>
          </w:p>
        </w:tc>
        <w:tc>
          <w:tcPr>
            <w:tcW w:w="270" w:type="pct"/>
            <w:tcBorders>
              <w:top w:val="single" w:sz="4" w:space="0" w:color="auto"/>
              <w:left w:val="single" w:sz="4" w:space="0" w:color="auto"/>
              <w:bottom w:val="single" w:sz="4" w:space="0" w:color="auto"/>
              <w:right w:val="single" w:sz="4" w:space="0" w:color="auto"/>
            </w:tcBorders>
          </w:tcPr>
          <w:p w14:paraId="080F7D7F" w14:textId="71FC1770"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54E2E34" w14:textId="6F1C2948"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34F5C28"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68F2727" w14:textId="2668AA4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CDDB49F"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0670D1B" w14:textId="1858B6F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A2EF9D6"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34C09F0" w14:textId="27337DA8"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lastRenderedPageBreak/>
              <w:t>DC_1A-3A-19A-42C_n79C_UL_19A_n79C</w:t>
            </w:r>
          </w:p>
        </w:tc>
        <w:tc>
          <w:tcPr>
            <w:tcW w:w="270" w:type="pct"/>
            <w:tcBorders>
              <w:top w:val="single" w:sz="4" w:space="0" w:color="auto"/>
              <w:left w:val="single" w:sz="4" w:space="0" w:color="auto"/>
              <w:bottom w:val="single" w:sz="4" w:space="0" w:color="auto"/>
              <w:right w:val="single" w:sz="4" w:space="0" w:color="auto"/>
            </w:tcBorders>
          </w:tcPr>
          <w:p w14:paraId="07261D86" w14:textId="7D68539E"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C474F48" w14:textId="265CE07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6B96070"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0B57605" w14:textId="541B154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C7D3C50"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B7FA021" w14:textId="2E0B666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576289D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D872730" w14:textId="7A4DCDEB"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DC_1A-3A-19A-42C_n79C_UL_3A_n79C</w:t>
            </w:r>
          </w:p>
        </w:tc>
        <w:tc>
          <w:tcPr>
            <w:tcW w:w="270" w:type="pct"/>
            <w:tcBorders>
              <w:top w:val="single" w:sz="4" w:space="0" w:color="auto"/>
              <w:left w:val="single" w:sz="4" w:space="0" w:color="auto"/>
              <w:bottom w:val="single" w:sz="4" w:space="0" w:color="auto"/>
              <w:right w:val="single" w:sz="4" w:space="0" w:color="auto"/>
            </w:tcBorders>
          </w:tcPr>
          <w:p w14:paraId="24F73887" w14:textId="15E1BD04"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B404F96" w14:textId="101CF3A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D39FE57"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4DF2912" w14:textId="41BD410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0376CB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9532FEF" w14:textId="1473F20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D226045"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540A546" w14:textId="5AD43339"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DC_1A-3A-21A-42A_n77C_UL_3A_n77C</w:t>
            </w:r>
          </w:p>
        </w:tc>
        <w:tc>
          <w:tcPr>
            <w:tcW w:w="270" w:type="pct"/>
            <w:tcBorders>
              <w:top w:val="single" w:sz="4" w:space="0" w:color="auto"/>
              <w:left w:val="single" w:sz="4" w:space="0" w:color="auto"/>
              <w:bottom w:val="single" w:sz="4" w:space="0" w:color="auto"/>
              <w:right w:val="single" w:sz="4" w:space="0" w:color="auto"/>
            </w:tcBorders>
          </w:tcPr>
          <w:p w14:paraId="1C11213C" w14:textId="19BDEACD"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834B41E" w14:textId="25E56CD4"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8EEBB03"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989534E" w14:textId="6D8CB6E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44DC2D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6393E93" w14:textId="4A51134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546B5156"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06D56D6" w14:textId="341C23DD"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DC_1A-3A-21A-42A_n79C_UL_3A_n79C</w:t>
            </w:r>
          </w:p>
        </w:tc>
        <w:tc>
          <w:tcPr>
            <w:tcW w:w="270" w:type="pct"/>
            <w:tcBorders>
              <w:top w:val="single" w:sz="4" w:space="0" w:color="auto"/>
              <w:left w:val="single" w:sz="4" w:space="0" w:color="auto"/>
              <w:bottom w:val="single" w:sz="4" w:space="0" w:color="auto"/>
              <w:right w:val="single" w:sz="4" w:space="0" w:color="auto"/>
            </w:tcBorders>
          </w:tcPr>
          <w:p w14:paraId="7DA8F295" w14:textId="3698A409"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56F3539" w14:textId="18D9C37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659BD60"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BC2D467" w14:textId="752B752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C5B6D06"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A7277D1" w14:textId="1F3B4938"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52B42FF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1C18006" w14:textId="65A07310"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DC_1A-3A-21A-42C_n77C_UL_3A_n77C</w:t>
            </w:r>
          </w:p>
        </w:tc>
        <w:tc>
          <w:tcPr>
            <w:tcW w:w="270" w:type="pct"/>
            <w:tcBorders>
              <w:top w:val="single" w:sz="4" w:space="0" w:color="auto"/>
              <w:left w:val="single" w:sz="4" w:space="0" w:color="auto"/>
              <w:bottom w:val="single" w:sz="4" w:space="0" w:color="auto"/>
              <w:right w:val="single" w:sz="4" w:space="0" w:color="auto"/>
            </w:tcBorders>
          </w:tcPr>
          <w:p w14:paraId="77591DD9" w14:textId="576B1B55"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0DB0C77" w14:textId="430462A5"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E79FABC"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894DF68" w14:textId="1A493AD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24B5BD7"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00F36C0" w14:textId="06624CD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7FF458C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C05810C" w14:textId="5BFDF387"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DC_1A-3A-21A-42C_n78C_UL_3A_n78C</w:t>
            </w:r>
          </w:p>
        </w:tc>
        <w:tc>
          <w:tcPr>
            <w:tcW w:w="270" w:type="pct"/>
            <w:tcBorders>
              <w:top w:val="single" w:sz="4" w:space="0" w:color="auto"/>
              <w:left w:val="single" w:sz="4" w:space="0" w:color="auto"/>
              <w:bottom w:val="single" w:sz="4" w:space="0" w:color="auto"/>
              <w:right w:val="single" w:sz="4" w:space="0" w:color="auto"/>
            </w:tcBorders>
          </w:tcPr>
          <w:p w14:paraId="6A348538" w14:textId="387465EC"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BE7A9B4" w14:textId="6476ED7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16661F8"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FC91912" w14:textId="417FF8A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0D3A74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2C5F929" w14:textId="6573922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351524D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71671F0" w14:textId="073271E5"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DC_1A-3A-21A-42C_n79C_UL_3A_n79C</w:t>
            </w:r>
          </w:p>
        </w:tc>
        <w:tc>
          <w:tcPr>
            <w:tcW w:w="270" w:type="pct"/>
            <w:tcBorders>
              <w:top w:val="single" w:sz="4" w:space="0" w:color="auto"/>
              <w:left w:val="single" w:sz="4" w:space="0" w:color="auto"/>
              <w:bottom w:val="single" w:sz="4" w:space="0" w:color="auto"/>
              <w:right w:val="single" w:sz="4" w:space="0" w:color="auto"/>
            </w:tcBorders>
          </w:tcPr>
          <w:p w14:paraId="531DBDF5" w14:textId="35481D5B"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70D3B91" w14:textId="2A9B0A9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1B3022B"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B66F2F5" w14:textId="18F3321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783517B"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3D9C987" w14:textId="44D50B9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4A1E94C"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B4E3964" w14:textId="227FC7DA"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DC_1A-3A-28A-42A_n77C_UL_3A_n77C</w:t>
            </w:r>
          </w:p>
        </w:tc>
        <w:tc>
          <w:tcPr>
            <w:tcW w:w="270" w:type="pct"/>
            <w:tcBorders>
              <w:top w:val="single" w:sz="4" w:space="0" w:color="auto"/>
              <w:left w:val="single" w:sz="4" w:space="0" w:color="auto"/>
              <w:bottom w:val="single" w:sz="4" w:space="0" w:color="auto"/>
              <w:right w:val="single" w:sz="4" w:space="0" w:color="auto"/>
            </w:tcBorders>
          </w:tcPr>
          <w:p w14:paraId="02FCBC8D" w14:textId="1B22B55D"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4DA0D38" w14:textId="1D9468FC"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C39E654"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445EBD9" w14:textId="618C47D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975BAA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4874654" w14:textId="5DADCB9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908CFC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CE37083" w14:textId="12174E60"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DC_1A-3A-28A-42A_n78C_UL_3A_n78C</w:t>
            </w:r>
          </w:p>
        </w:tc>
        <w:tc>
          <w:tcPr>
            <w:tcW w:w="270" w:type="pct"/>
            <w:tcBorders>
              <w:top w:val="single" w:sz="4" w:space="0" w:color="auto"/>
              <w:left w:val="single" w:sz="4" w:space="0" w:color="auto"/>
              <w:bottom w:val="single" w:sz="4" w:space="0" w:color="auto"/>
              <w:right w:val="single" w:sz="4" w:space="0" w:color="auto"/>
            </w:tcBorders>
          </w:tcPr>
          <w:p w14:paraId="3C605D55" w14:textId="232666E2"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7E95693" w14:textId="1345B3D0"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DAB374B"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C7515AF" w14:textId="740FDF8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2CDA175"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5B7D8E6" w14:textId="1FFECA8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F3014A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0639E7E" w14:textId="02953419"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DC_1A-3A-28A-42A_n79C_UL_3A_n79C</w:t>
            </w:r>
          </w:p>
        </w:tc>
        <w:tc>
          <w:tcPr>
            <w:tcW w:w="270" w:type="pct"/>
            <w:tcBorders>
              <w:top w:val="single" w:sz="4" w:space="0" w:color="auto"/>
              <w:left w:val="single" w:sz="4" w:space="0" w:color="auto"/>
              <w:bottom w:val="single" w:sz="4" w:space="0" w:color="auto"/>
              <w:right w:val="single" w:sz="4" w:space="0" w:color="auto"/>
            </w:tcBorders>
          </w:tcPr>
          <w:p w14:paraId="58C40C1B" w14:textId="30FC4600"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4115AD2" w14:textId="59163A34"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8D62386"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A1DA1A0" w14:textId="44C3C35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DCE37B6"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B3C30FB" w14:textId="2528DFE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5A3D5CB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5FB2FBE" w14:textId="7F19E96F"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DC_1A-3A-28A-42C_n77C_UL_3A_n77C</w:t>
            </w:r>
          </w:p>
        </w:tc>
        <w:tc>
          <w:tcPr>
            <w:tcW w:w="270" w:type="pct"/>
            <w:tcBorders>
              <w:top w:val="single" w:sz="4" w:space="0" w:color="auto"/>
              <w:left w:val="single" w:sz="4" w:space="0" w:color="auto"/>
              <w:bottom w:val="single" w:sz="4" w:space="0" w:color="auto"/>
              <w:right w:val="single" w:sz="4" w:space="0" w:color="auto"/>
            </w:tcBorders>
          </w:tcPr>
          <w:p w14:paraId="406377D8" w14:textId="201D4030"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2F981FE" w14:textId="1D34247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8FCD605"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6AB7B79" w14:textId="7467B77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BAC9BF6"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7E7FF63" w14:textId="49F5CF4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2D91D21A"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E4149EA" w14:textId="4E360024"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DC_1A-3A-28A-42C_n78C_UL_3A_n78C</w:t>
            </w:r>
          </w:p>
        </w:tc>
        <w:tc>
          <w:tcPr>
            <w:tcW w:w="270" w:type="pct"/>
            <w:tcBorders>
              <w:top w:val="single" w:sz="4" w:space="0" w:color="auto"/>
              <w:left w:val="single" w:sz="4" w:space="0" w:color="auto"/>
              <w:bottom w:val="single" w:sz="4" w:space="0" w:color="auto"/>
              <w:right w:val="single" w:sz="4" w:space="0" w:color="auto"/>
            </w:tcBorders>
          </w:tcPr>
          <w:p w14:paraId="29BD941D" w14:textId="08B056F9"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8E7EAFC" w14:textId="7005458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42EA635"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CAAFEDF" w14:textId="1549394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7006CA8"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65532FD" w14:textId="35279F6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06162B9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5A3AEC1" w14:textId="1B924B32"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DC_1A-3A-28A-42C_n79C_UL_3A_n79C</w:t>
            </w:r>
          </w:p>
        </w:tc>
        <w:tc>
          <w:tcPr>
            <w:tcW w:w="270" w:type="pct"/>
            <w:tcBorders>
              <w:top w:val="single" w:sz="4" w:space="0" w:color="auto"/>
              <w:left w:val="single" w:sz="4" w:space="0" w:color="auto"/>
              <w:bottom w:val="single" w:sz="4" w:space="0" w:color="auto"/>
              <w:right w:val="single" w:sz="4" w:space="0" w:color="auto"/>
            </w:tcBorders>
          </w:tcPr>
          <w:p w14:paraId="03740014" w14:textId="565B77C2"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433AA34" w14:textId="0E0E28F8"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D154371"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3C90284" w14:textId="50465D4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1727232"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E93C5BF" w14:textId="3674521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04AAD5E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D47D411" w14:textId="28DBD56F"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DC_1A-19A-21A-42A_n77C_UL_1A_n77C</w:t>
            </w:r>
          </w:p>
        </w:tc>
        <w:tc>
          <w:tcPr>
            <w:tcW w:w="270" w:type="pct"/>
            <w:tcBorders>
              <w:top w:val="single" w:sz="4" w:space="0" w:color="auto"/>
              <w:left w:val="single" w:sz="4" w:space="0" w:color="auto"/>
              <w:bottom w:val="single" w:sz="4" w:space="0" w:color="auto"/>
              <w:right w:val="single" w:sz="4" w:space="0" w:color="auto"/>
            </w:tcBorders>
          </w:tcPr>
          <w:p w14:paraId="379F5BEE" w14:textId="1497BBC0"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796856F" w14:textId="1C0A5F9D"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489FA91"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C5E87A3" w14:textId="5502B99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1862E76"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3B15230" w14:textId="6497A2F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2F48AB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8A7195B" w14:textId="3A7A6540"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DC_1A-19A-21A-42A_n77C_UL_21A_n77C</w:t>
            </w:r>
          </w:p>
        </w:tc>
        <w:tc>
          <w:tcPr>
            <w:tcW w:w="270" w:type="pct"/>
            <w:tcBorders>
              <w:top w:val="single" w:sz="4" w:space="0" w:color="auto"/>
              <w:left w:val="single" w:sz="4" w:space="0" w:color="auto"/>
              <w:bottom w:val="single" w:sz="4" w:space="0" w:color="auto"/>
              <w:right w:val="single" w:sz="4" w:space="0" w:color="auto"/>
            </w:tcBorders>
          </w:tcPr>
          <w:p w14:paraId="7D84787E" w14:textId="048B08C4"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E0F8211" w14:textId="64DC09BD"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3FDAF9A"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646703B" w14:textId="686E7CE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74C2D45"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071A5DB" w14:textId="71B9F98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7CD8409"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585E899" w14:textId="424F08AE"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DC_1A-19A-21A-42A_n78C_UL_1A_n78C</w:t>
            </w:r>
          </w:p>
        </w:tc>
        <w:tc>
          <w:tcPr>
            <w:tcW w:w="270" w:type="pct"/>
            <w:tcBorders>
              <w:top w:val="single" w:sz="4" w:space="0" w:color="auto"/>
              <w:left w:val="single" w:sz="4" w:space="0" w:color="auto"/>
              <w:bottom w:val="single" w:sz="4" w:space="0" w:color="auto"/>
              <w:right w:val="single" w:sz="4" w:space="0" w:color="auto"/>
            </w:tcBorders>
          </w:tcPr>
          <w:p w14:paraId="7D38DE31" w14:textId="6D0CC760"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9B0F740" w14:textId="1E498D0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509FFBB"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BA48C96" w14:textId="06B4602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2B246AA"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C4D9804" w14:textId="50D8548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566A549"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13BF249" w14:textId="0DDFB6CB"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DC_1A-19A-21A-42A_n78C_UL_21A_n78C</w:t>
            </w:r>
          </w:p>
        </w:tc>
        <w:tc>
          <w:tcPr>
            <w:tcW w:w="270" w:type="pct"/>
            <w:tcBorders>
              <w:top w:val="single" w:sz="4" w:space="0" w:color="auto"/>
              <w:left w:val="single" w:sz="4" w:space="0" w:color="auto"/>
              <w:bottom w:val="single" w:sz="4" w:space="0" w:color="auto"/>
              <w:right w:val="single" w:sz="4" w:space="0" w:color="auto"/>
            </w:tcBorders>
          </w:tcPr>
          <w:p w14:paraId="13CA9557" w14:textId="5A7431FB"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DCFF4A2" w14:textId="36AE58C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DE8D661"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874ED74" w14:textId="5990A80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8C6470A"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9A04AE8" w14:textId="1D8AF74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A7FFE4A"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CCE3200" w14:textId="4B4B5C09"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DC_1A-19A-21A-42A_n79C_UL_19A_n79C</w:t>
            </w:r>
          </w:p>
        </w:tc>
        <w:tc>
          <w:tcPr>
            <w:tcW w:w="270" w:type="pct"/>
            <w:tcBorders>
              <w:top w:val="single" w:sz="4" w:space="0" w:color="auto"/>
              <w:left w:val="single" w:sz="4" w:space="0" w:color="auto"/>
              <w:bottom w:val="single" w:sz="4" w:space="0" w:color="auto"/>
              <w:right w:val="single" w:sz="4" w:space="0" w:color="auto"/>
            </w:tcBorders>
          </w:tcPr>
          <w:p w14:paraId="1D60F741" w14:textId="2516A87A"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BFA3681" w14:textId="714A16AD"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909CE0D"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832A4BC" w14:textId="4254DA3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9E69C3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F047EC3" w14:textId="4C4360A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E51496D"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1FEFDA7" w14:textId="2F7A8D07"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DC_1A-19A-21A-42A_n79C_UL_1A_n79C</w:t>
            </w:r>
          </w:p>
        </w:tc>
        <w:tc>
          <w:tcPr>
            <w:tcW w:w="270" w:type="pct"/>
            <w:tcBorders>
              <w:top w:val="single" w:sz="4" w:space="0" w:color="auto"/>
              <w:left w:val="single" w:sz="4" w:space="0" w:color="auto"/>
              <w:bottom w:val="single" w:sz="4" w:space="0" w:color="auto"/>
              <w:right w:val="single" w:sz="4" w:space="0" w:color="auto"/>
            </w:tcBorders>
          </w:tcPr>
          <w:p w14:paraId="5E55E108" w14:textId="0B810263"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FA6E95E" w14:textId="6F455652"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1537F7B"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B4E84B2" w14:textId="520D772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E4599E5"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F2DE258" w14:textId="69A02A3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BE88476"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86DA054" w14:textId="522EA5C4"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DC_1A-19A-21A-42A_n79C_UL_21A_n79C</w:t>
            </w:r>
          </w:p>
        </w:tc>
        <w:tc>
          <w:tcPr>
            <w:tcW w:w="270" w:type="pct"/>
            <w:tcBorders>
              <w:top w:val="single" w:sz="4" w:space="0" w:color="auto"/>
              <w:left w:val="single" w:sz="4" w:space="0" w:color="auto"/>
              <w:bottom w:val="single" w:sz="4" w:space="0" w:color="auto"/>
              <w:right w:val="single" w:sz="4" w:space="0" w:color="auto"/>
            </w:tcBorders>
          </w:tcPr>
          <w:p w14:paraId="00AC8A97" w14:textId="629A36A1"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64D6EAF" w14:textId="512EA3F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39C39BF"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B60114D" w14:textId="05542C2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F84AAA9"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F94009D" w14:textId="092E47E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14F7E7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D5424FC" w14:textId="31B35B12"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lastRenderedPageBreak/>
              <w:t>DC_1A-19A-21A-42C_n77C_UL_1A_n77C</w:t>
            </w:r>
          </w:p>
        </w:tc>
        <w:tc>
          <w:tcPr>
            <w:tcW w:w="270" w:type="pct"/>
            <w:tcBorders>
              <w:top w:val="single" w:sz="4" w:space="0" w:color="auto"/>
              <w:left w:val="single" w:sz="4" w:space="0" w:color="auto"/>
              <w:bottom w:val="single" w:sz="4" w:space="0" w:color="auto"/>
              <w:right w:val="single" w:sz="4" w:space="0" w:color="auto"/>
            </w:tcBorders>
          </w:tcPr>
          <w:p w14:paraId="401BA373" w14:textId="48B99216"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F5A4CB0" w14:textId="122639F3"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3CFAF1"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C73C4E5" w14:textId="5F89DE9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0555AC2"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587AEF4" w14:textId="472D335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E3FF4DE"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18671EB" w14:textId="26A1DBD1"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DC_1A-19A-21A-42C_n77C_UL_21A_n77C</w:t>
            </w:r>
          </w:p>
        </w:tc>
        <w:tc>
          <w:tcPr>
            <w:tcW w:w="270" w:type="pct"/>
            <w:tcBorders>
              <w:top w:val="single" w:sz="4" w:space="0" w:color="auto"/>
              <w:left w:val="single" w:sz="4" w:space="0" w:color="auto"/>
              <w:bottom w:val="single" w:sz="4" w:space="0" w:color="auto"/>
              <w:right w:val="single" w:sz="4" w:space="0" w:color="auto"/>
            </w:tcBorders>
          </w:tcPr>
          <w:p w14:paraId="2DCD2E3F" w14:textId="2A7A9B72"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373F39D" w14:textId="3CAA38E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255A7E1"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B160E0C" w14:textId="6956FE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825BBC1"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AA099FB" w14:textId="496D0CA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719B315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42F40F3" w14:textId="69C05076"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DC_1A-19A-21A-42C_n78C_UL_1A_n78C</w:t>
            </w:r>
          </w:p>
        </w:tc>
        <w:tc>
          <w:tcPr>
            <w:tcW w:w="270" w:type="pct"/>
            <w:tcBorders>
              <w:top w:val="single" w:sz="4" w:space="0" w:color="auto"/>
              <w:left w:val="single" w:sz="4" w:space="0" w:color="auto"/>
              <w:bottom w:val="single" w:sz="4" w:space="0" w:color="auto"/>
              <w:right w:val="single" w:sz="4" w:space="0" w:color="auto"/>
            </w:tcBorders>
          </w:tcPr>
          <w:p w14:paraId="33DB986C" w14:textId="11DB9CE8"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A734187" w14:textId="311F222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2A586CD"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3312723" w14:textId="126F3DD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FB73A31"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340376E" w14:textId="50A52A7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BC29F4D"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4205417" w14:textId="14660F96"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DC_1A-19A-21A-42C_n78C_UL_21A_n78C</w:t>
            </w:r>
          </w:p>
        </w:tc>
        <w:tc>
          <w:tcPr>
            <w:tcW w:w="270" w:type="pct"/>
            <w:tcBorders>
              <w:top w:val="single" w:sz="4" w:space="0" w:color="auto"/>
              <w:left w:val="single" w:sz="4" w:space="0" w:color="auto"/>
              <w:bottom w:val="single" w:sz="4" w:space="0" w:color="auto"/>
              <w:right w:val="single" w:sz="4" w:space="0" w:color="auto"/>
            </w:tcBorders>
          </w:tcPr>
          <w:p w14:paraId="7746D908" w14:textId="2A70B354"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4011093" w14:textId="409C5C15"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7E5BD3A"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3995493" w14:textId="49855EC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C4E8AEE"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C34AC4B" w14:textId="1C92E22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C89E04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023F1E0" w14:textId="706DD84F"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DC_1A-19A-21A-42C_n79C_UL_19A_n79C</w:t>
            </w:r>
          </w:p>
        </w:tc>
        <w:tc>
          <w:tcPr>
            <w:tcW w:w="270" w:type="pct"/>
            <w:tcBorders>
              <w:top w:val="single" w:sz="4" w:space="0" w:color="auto"/>
              <w:left w:val="single" w:sz="4" w:space="0" w:color="auto"/>
              <w:bottom w:val="single" w:sz="4" w:space="0" w:color="auto"/>
              <w:right w:val="single" w:sz="4" w:space="0" w:color="auto"/>
            </w:tcBorders>
          </w:tcPr>
          <w:p w14:paraId="4E02CEC7" w14:textId="41104AB5"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CC38F2B" w14:textId="290ECCE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5584D85"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7A2CC8C" w14:textId="37D7C13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B8DD98B"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BDF9CAA" w14:textId="6B1D1CA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A1A1369"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51F5ED9" w14:textId="65678C1E"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DC_1A-19A-21A-42C_n79C_UL_1A_n79C</w:t>
            </w:r>
          </w:p>
        </w:tc>
        <w:tc>
          <w:tcPr>
            <w:tcW w:w="270" w:type="pct"/>
            <w:tcBorders>
              <w:top w:val="single" w:sz="4" w:space="0" w:color="auto"/>
              <w:left w:val="single" w:sz="4" w:space="0" w:color="auto"/>
              <w:bottom w:val="single" w:sz="4" w:space="0" w:color="auto"/>
              <w:right w:val="single" w:sz="4" w:space="0" w:color="auto"/>
            </w:tcBorders>
          </w:tcPr>
          <w:p w14:paraId="2F868007" w14:textId="50774718"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5EA542C" w14:textId="0AEF48A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9AC0EB4"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8BCC663" w14:textId="18C2D57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D13AA3D"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676E41D" w14:textId="0584ACF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7D42BA6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FC9BC8C" w14:textId="03F623CB"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DC_1A-19A-21A-42C_n79C_UL_21A_n79C</w:t>
            </w:r>
          </w:p>
        </w:tc>
        <w:tc>
          <w:tcPr>
            <w:tcW w:w="270" w:type="pct"/>
            <w:tcBorders>
              <w:top w:val="single" w:sz="4" w:space="0" w:color="auto"/>
              <w:left w:val="single" w:sz="4" w:space="0" w:color="auto"/>
              <w:bottom w:val="single" w:sz="4" w:space="0" w:color="auto"/>
              <w:right w:val="single" w:sz="4" w:space="0" w:color="auto"/>
            </w:tcBorders>
          </w:tcPr>
          <w:p w14:paraId="595328CA" w14:textId="14C7C78A"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650B6BB" w14:textId="4F3EB3BA"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17F0C9C"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2138CFF" w14:textId="3381C20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314E1B1"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322E89D" w14:textId="13FE8AF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F87A39F"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4789E85D" w14:textId="419CFB61" w:rsidR="00811D11" w:rsidRPr="00811D11" w:rsidRDefault="00811D11" w:rsidP="00811D11">
            <w:pPr>
              <w:pStyle w:val="TAL"/>
              <w:rPr>
                <w:rFonts w:ascii="Times New Roman" w:eastAsia="Yu Gothic" w:hAnsi="Times New Roman"/>
                <w:sz w:val="16"/>
                <w:szCs w:val="16"/>
              </w:rPr>
            </w:pPr>
            <w:r w:rsidRPr="00811D11">
              <w:rPr>
                <w:rFonts w:ascii="Times New Roman" w:hAnsi="Times New Roman"/>
                <w:sz w:val="16"/>
                <w:szCs w:val="16"/>
              </w:rPr>
              <w:t>DC_3A-19A-21A-42C_n78C_UL_19A_n78C</w:t>
            </w:r>
          </w:p>
        </w:tc>
        <w:tc>
          <w:tcPr>
            <w:tcW w:w="270" w:type="pct"/>
            <w:tcBorders>
              <w:top w:val="single" w:sz="4" w:space="0" w:color="auto"/>
              <w:left w:val="single" w:sz="4" w:space="0" w:color="auto"/>
              <w:bottom w:val="single" w:sz="4" w:space="0" w:color="auto"/>
              <w:right w:val="single" w:sz="4" w:space="0" w:color="auto"/>
            </w:tcBorders>
          </w:tcPr>
          <w:p w14:paraId="10A4227C" w14:textId="3E649261"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3CBBBB4" w14:textId="33505A6C"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9EC94E6"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4191159" w14:textId="2CA9AA2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10BB5C5A"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ED29413" w14:textId="03F0F6C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32E9B04"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35B948E1" w14:textId="7DFD970E"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DC_3A-19A-21A-42C_n77C_UL_19A_n77C</w:t>
            </w:r>
          </w:p>
        </w:tc>
        <w:tc>
          <w:tcPr>
            <w:tcW w:w="270" w:type="pct"/>
            <w:tcBorders>
              <w:top w:val="single" w:sz="4" w:space="0" w:color="auto"/>
              <w:left w:val="single" w:sz="4" w:space="0" w:color="auto"/>
              <w:bottom w:val="single" w:sz="4" w:space="0" w:color="auto"/>
              <w:right w:val="single" w:sz="4" w:space="0" w:color="auto"/>
            </w:tcBorders>
          </w:tcPr>
          <w:p w14:paraId="202DBE26" w14:textId="0498F38B"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5E48C8D" w14:textId="7AC3CDEB"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BF0C167"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E3897DC" w14:textId="44BFB9F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C26AE1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2F2442F" w14:textId="0A4D18E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A927AF9"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2EFF7FAA" w14:textId="70848163"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DC_3A-19A-21A-42A_n78C_UL_19A_n78C</w:t>
            </w:r>
          </w:p>
        </w:tc>
        <w:tc>
          <w:tcPr>
            <w:tcW w:w="270" w:type="pct"/>
            <w:tcBorders>
              <w:top w:val="single" w:sz="4" w:space="0" w:color="auto"/>
              <w:left w:val="single" w:sz="4" w:space="0" w:color="auto"/>
              <w:bottom w:val="single" w:sz="4" w:space="0" w:color="auto"/>
              <w:right w:val="single" w:sz="4" w:space="0" w:color="auto"/>
            </w:tcBorders>
          </w:tcPr>
          <w:p w14:paraId="1AD15661" w14:textId="2664B87D"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BEB94DD" w14:textId="01066144"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7BAC304"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2D85D79" w14:textId="6CCE169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186CFD0"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BDF24C5" w14:textId="3946659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A0B3BF3" w14:textId="77777777" w:rsidTr="00D122A6">
        <w:trPr>
          <w:cantSplit/>
        </w:trPr>
        <w:tc>
          <w:tcPr>
            <w:tcW w:w="1263" w:type="pct"/>
            <w:tcBorders>
              <w:top w:val="single" w:sz="4" w:space="0" w:color="auto"/>
              <w:left w:val="single" w:sz="4" w:space="0" w:color="auto"/>
              <w:bottom w:val="single" w:sz="4" w:space="0" w:color="auto"/>
              <w:right w:val="single" w:sz="4" w:space="0" w:color="auto"/>
            </w:tcBorders>
          </w:tcPr>
          <w:p w14:paraId="725FEC2F" w14:textId="4C07D1D6"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DC_3A-19A-21A-42A_n77C_UL_19A_n77C</w:t>
            </w:r>
          </w:p>
        </w:tc>
        <w:tc>
          <w:tcPr>
            <w:tcW w:w="270" w:type="pct"/>
            <w:tcBorders>
              <w:top w:val="single" w:sz="4" w:space="0" w:color="auto"/>
              <w:left w:val="single" w:sz="4" w:space="0" w:color="auto"/>
              <w:bottom w:val="single" w:sz="4" w:space="0" w:color="auto"/>
              <w:right w:val="single" w:sz="4" w:space="0" w:color="auto"/>
            </w:tcBorders>
          </w:tcPr>
          <w:p w14:paraId="64F4AD80" w14:textId="6309E28B"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9B0ED08" w14:textId="0D44EC9B"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382041B"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DE43C21" w14:textId="28359E5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7E379EE"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CC9854A" w14:textId="2C07897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D790A0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F690DD2" w14:textId="4781C5F1" w:rsidR="00811D11" w:rsidRPr="00811D11" w:rsidRDefault="00811D11" w:rsidP="00811D11">
            <w:pPr>
              <w:pStyle w:val="TAL"/>
              <w:rPr>
                <w:rFonts w:ascii="Times New Roman" w:hAnsi="Times New Roman"/>
                <w:sz w:val="16"/>
                <w:szCs w:val="16"/>
              </w:rPr>
            </w:pPr>
            <w:r w:rsidRPr="00811D11">
              <w:rPr>
                <w:rFonts w:ascii="Times New Roman" w:eastAsia="Yu Gothic" w:hAnsi="Times New Roman"/>
                <w:sz w:val="16"/>
                <w:szCs w:val="16"/>
              </w:rPr>
              <w:t>DC_1A-21A-28A-42C_n77C_UL_1A_n77C</w:t>
            </w:r>
          </w:p>
        </w:tc>
        <w:tc>
          <w:tcPr>
            <w:tcW w:w="270" w:type="pct"/>
            <w:tcBorders>
              <w:top w:val="single" w:sz="4" w:space="0" w:color="auto"/>
              <w:left w:val="single" w:sz="4" w:space="0" w:color="auto"/>
              <w:bottom w:val="single" w:sz="4" w:space="0" w:color="auto"/>
              <w:right w:val="single" w:sz="4" w:space="0" w:color="auto"/>
            </w:tcBorders>
            <w:vAlign w:val="center"/>
          </w:tcPr>
          <w:p w14:paraId="6C440D26" w14:textId="589398DF"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9B95F2C" w14:textId="315C998D"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784D1E9"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D759097" w14:textId="487B775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1238CC7F"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809DD3C" w14:textId="439DF22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CF8038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1C89409" w14:textId="61ABB8A4"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DC_1A-21A-28A_42A_n77C_UL_1A_n77C</w:t>
            </w:r>
          </w:p>
        </w:tc>
        <w:tc>
          <w:tcPr>
            <w:tcW w:w="270" w:type="pct"/>
            <w:tcBorders>
              <w:top w:val="single" w:sz="4" w:space="0" w:color="auto"/>
              <w:left w:val="single" w:sz="4" w:space="0" w:color="auto"/>
              <w:bottom w:val="single" w:sz="4" w:space="0" w:color="auto"/>
              <w:right w:val="single" w:sz="4" w:space="0" w:color="auto"/>
            </w:tcBorders>
            <w:vAlign w:val="center"/>
          </w:tcPr>
          <w:p w14:paraId="46E4039F" w14:textId="13D755AE"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46BC93F" w14:textId="46FEAF7B"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614519A"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48B4102" w14:textId="339ECF2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1D49CF2F"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39DEF74" w14:textId="6E7E2AB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E56297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A048DA5" w14:textId="7A823517"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DC_1A-21A-28A-42C_n77C_UL_21A_n77C</w:t>
            </w:r>
          </w:p>
        </w:tc>
        <w:tc>
          <w:tcPr>
            <w:tcW w:w="270" w:type="pct"/>
            <w:tcBorders>
              <w:top w:val="single" w:sz="4" w:space="0" w:color="auto"/>
              <w:left w:val="single" w:sz="4" w:space="0" w:color="auto"/>
              <w:bottom w:val="single" w:sz="4" w:space="0" w:color="auto"/>
              <w:right w:val="single" w:sz="4" w:space="0" w:color="auto"/>
            </w:tcBorders>
            <w:vAlign w:val="center"/>
          </w:tcPr>
          <w:p w14:paraId="2BBAC8D0" w14:textId="703BA95D"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7B68D2F" w14:textId="3BDD584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15311B2"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ADAE0C3" w14:textId="3590B9F8"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9ED5F7F"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2756FFF" w14:textId="0C3B239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0C5191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3FE666D" w14:textId="745F95D6"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DC_1A-21A-28A_42A_n77C_UL_21A_n77C</w:t>
            </w:r>
          </w:p>
        </w:tc>
        <w:tc>
          <w:tcPr>
            <w:tcW w:w="270" w:type="pct"/>
            <w:tcBorders>
              <w:top w:val="single" w:sz="4" w:space="0" w:color="auto"/>
              <w:left w:val="single" w:sz="4" w:space="0" w:color="auto"/>
              <w:bottom w:val="single" w:sz="4" w:space="0" w:color="auto"/>
              <w:right w:val="single" w:sz="4" w:space="0" w:color="auto"/>
            </w:tcBorders>
            <w:vAlign w:val="center"/>
          </w:tcPr>
          <w:p w14:paraId="41AC45C1" w14:textId="12042BD4"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8FCD502" w14:textId="45122BD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68463AC"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FF0B54B" w14:textId="6529EB4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067E918"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D661875" w14:textId="1433871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DB8EF0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E2E50A3" w14:textId="4AB5AF3D"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DC_1A-21A-28A-42C_n77C_UL_28A_n77C</w:t>
            </w:r>
          </w:p>
        </w:tc>
        <w:tc>
          <w:tcPr>
            <w:tcW w:w="270" w:type="pct"/>
            <w:tcBorders>
              <w:top w:val="single" w:sz="4" w:space="0" w:color="auto"/>
              <w:left w:val="single" w:sz="4" w:space="0" w:color="auto"/>
              <w:bottom w:val="single" w:sz="4" w:space="0" w:color="auto"/>
              <w:right w:val="single" w:sz="4" w:space="0" w:color="auto"/>
            </w:tcBorders>
            <w:vAlign w:val="center"/>
          </w:tcPr>
          <w:p w14:paraId="21D83B1C" w14:textId="371081A4"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F6055FE" w14:textId="0F4A3930"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DCFF3A6"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DC3033E" w14:textId="2D809A4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D60367E"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F1758DD" w14:textId="39ABD70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6BC161E"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B284A2F" w14:textId="38A9492D"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DC_1A-21A-28A_42A_n77C_UL_28A_n77C</w:t>
            </w:r>
          </w:p>
        </w:tc>
        <w:tc>
          <w:tcPr>
            <w:tcW w:w="270" w:type="pct"/>
            <w:tcBorders>
              <w:top w:val="single" w:sz="4" w:space="0" w:color="auto"/>
              <w:left w:val="single" w:sz="4" w:space="0" w:color="auto"/>
              <w:bottom w:val="single" w:sz="4" w:space="0" w:color="auto"/>
              <w:right w:val="single" w:sz="4" w:space="0" w:color="auto"/>
            </w:tcBorders>
            <w:vAlign w:val="center"/>
          </w:tcPr>
          <w:p w14:paraId="73B2B0BB" w14:textId="516919BD"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932F6F6" w14:textId="480D520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3390D1E"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EB8F1E4" w14:textId="4211E09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824A84B"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15937BD" w14:textId="42E1E43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061C443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1345610" w14:textId="057110CE"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DC_3A-21A-28A-42C_n77C_UL_3A_n77C</w:t>
            </w:r>
          </w:p>
        </w:tc>
        <w:tc>
          <w:tcPr>
            <w:tcW w:w="270" w:type="pct"/>
            <w:tcBorders>
              <w:top w:val="single" w:sz="4" w:space="0" w:color="auto"/>
              <w:left w:val="single" w:sz="4" w:space="0" w:color="auto"/>
              <w:bottom w:val="single" w:sz="4" w:space="0" w:color="auto"/>
              <w:right w:val="single" w:sz="4" w:space="0" w:color="auto"/>
            </w:tcBorders>
            <w:vAlign w:val="center"/>
          </w:tcPr>
          <w:p w14:paraId="0FD680E0" w14:textId="5D9E62C0"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31ADBC8" w14:textId="203F4BFA"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86E494C"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9FEA095" w14:textId="37527BC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86341E8"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2E42997" w14:textId="72645A5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78E6988C"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4372837" w14:textId="417738AE"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DC_3A-21A-28A-42C_n77C_UL_21A_n77C</w:t>
            </w:r>
          </w:p>
        </w:tc>
        <w:tc>
          <w:tcPr>
            <w:tcW w:w="270" w:type="pct"/>
            <w:tcBorders>
              <w:top w:val="single" w:sz="4" w:space="0" w:color="auto"/>
              <w:left w:val="single" w:sz="4" w:space="0" w:color="auto"/>
              <w:bottom w:val="single" w:sz="4" w:space="0" w:color="auto"/>
              <w:right w:val="single" w:sz="4" w:space="0" w:color="auto"/>
            </w:tcBorders>
            <w:vAlign w:val="center"/>
          </w:tcPr>
          <w:p w14:paraId="730E7F86" w14:textId="15C654F0"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E3F24B4" w14:textId="74B539F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76FCBF5"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6F0432F" w14:textId="677E0DE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A4E18FF"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121CDF2" w14:textId="69E827E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0AB5EC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8D81229" w14:textId="095EC2D2"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DC_3A-21A-28A-42C_n77C_UL_28A_n77C</w:t>
            </w:r>
          </w:p>
        </w:tc>
        <w:tc>
          <w:tcPr>
            <w:tcW w:w="270" w:type="pct"/>
            <w:tcBorders>
              <w:top w:val="single" w:sz="4" w:space="0" w:color="auto"/>
              <w:left w:val="single" w:sz="4" w:space="0" w:color="auto"/>
              <w:bottom w:val="single" w:sz="4" w:space="0" w:color="auto"/>
              <w:right w:val="single" w:sz="4" w:space="0" w:color="auto"/>
            </w:tcBorders>
            <w:vAlign w:val="center"/>
          </w:tcPr>
          <w:p w14:paraId="043D7D33" w14:textId="1364A851"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5F8B9E3" w14:textId="1799DD7B"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2000151"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53F880D" w14:textId="04D2780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1530581"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9071B34" w14:textId="19543F5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24C84E2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14601DF" w14:textId="336AFDF8"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lastRenderedPageBreak/>
              <w:t>DC_3A-21A-28A_42A_n77C_UL_3A_n77C</w:t>
            </w:r>
          </w:p>
        </w:tc>
        <w:tc>
          <w:tcPr>
            <w:tcW w:w="270" w:type="pct"/>
            <w:tcBorders>
              <w:top w:val="single" w:sz="4" w:space="0" w:color="auto"/>
              <w:left w:val="single" w:sz="4" w:space="0" w:color="auto"/>
              <w:bottom w:val="single" w:sz="4" w:space="0" w:color="auto"/>
              <w:right w:val="single" w:sz="4" w:space="0" w:color="auto"/>
            </w:tcBorders>
            <w:vAlign w:val="center"/>
          </w:tcPr>
          <w:p w14:paraId="65C2A572" w14:textId="2A9DD7BB"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751F3A8" w14:textId="0469E31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DFD6DCB"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E69BEAB" w14:textId="6D39F8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9C46941"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F06D939" w14:textId="63FDEAE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5BA1E05"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303BE67" w14:textId="301E9F80"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DC_1A-21A-28A-42C_n78C_UL_1A_n78C</w:t>
            </w:r>
          </w:p>
        </w:tc>
        <w:tc>
          <w:tcPr>
            <w:tcW w:w="270" w:type="pct"/>
            <w:tcBorders>
              <w:top w:val="single" w:sz="4" w:space="0" w:color="auto"/>
              <w:left w:val="single" w:sz="4" w:space="0" w:color="auto"/>
              <w:bottom w:val="single" w:sz="4" w:space="0" w:color="auto"/>
              <w:right w:val="single" w:sz="4" w:space="0" w:color="auto"/>
            </w:tcBorders>
            <w:vAlign w:val="center"/>
          </w:tcPr>
          <w:p w14:paraId="61AC2C7D" w14:textId="21D9CABE"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533A4A8" w14:textId="3B439B50"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940946D"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D8AF9CE" w14:textId="2BAA200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79E365D"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B988885" w14:textId="389CAAA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2DD91AF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7B53734" w14:textId="7CEC7554"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DC_1A-21A-28A_42A_n78C_UL_1A_n78C</w:t>
            </w:r>
          </w:p>
        </w:tc>
        <w:tc>
          <w:tcPr>
            <w:tcW w:w="270" w:type="pct"/>
            <w:tcBorders>
              <w:top w:val="single" w:sz="4" w:space="0" w:color="auto"/>
              <w:left w:val="single" w:sz="4" w:space="0" w:color="auto"/>
              <w:bottom w:val="single" w:sz="4" w:space="0" w:color="auto"/>
              <w:right w:val="single" w:sz="4" w:space="0" w:color="auto"/>
            </w:tcBorders>
            <w:vAlign w:val="center"/>
          </w:tcPr>
          <w:p w14:paraId="6E137D69" w14:textId="165E2489"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CBF15D5" w14:textId="34AC498D"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9B593C6"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5F2F576" w14:textId="508E7F6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4BF843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240DFDE" w14:textId="05B9D8A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7D3B8A85"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6F3DAF4" w14:textId="703E13BD"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DC_1A-21A-28A-42C_n78C_UL_21A_n78C</w:t>
            </w:r>
          </w:p>
        </w:tc>
        <w:tc>
          <w:tcPr>
            <w:tcW w:w="270" w:type="pct"/>
            <w:tcBorders>
              <w:top w:val="single" w:sz="4" w:space="0" w:color="auto"/>
              <w:left w:val="single" w:sz="4" w:space="0" w:color="auto"/>
              <w:bottom w:val="single" w:sz="4" w:space="0" w:color="auto"/>
              <w:right w:val="single" w:sz="4" w:space="0" w:color="auto"/>
            </w:tcBorders>
            <w:vAlign w:val="center"/>
          </w:tcPr>
          <w:p w14:paraId="5423663B" w14:textId="18882A94"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D15C9FC" w14:textId="3AD63F6A"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7F2BF9B"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6AD8F47" w14:textId="484BA29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B5E54E9"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CEC3860" w14:textId="18A8857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0A9CFF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4265394" w14:textId="6D9B1DB9"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DC_1A-21A-28A_42A_n78C_UL_21A_n78C</w:t>
            </w:r>
          </w:p>
        </w:tc>
        <w:tc>
          <w:tcPr>
            <w:tcW w:w="270" w:type="pct"/>
            <w:tcBorders>
              <w:top w:val="single" w:sz="4" w:space="0" w:color="auto"/>
              <w:left w:val="single" w:sz="4" w:space="0" w:color="auto"/>
              <w:bottom w:val="single" w:sz="4" w:space="0" w:color="auto"/>
              <w:right w:val="single" w:sz="4" w:space="0" w:color="auto"/>
            </w:tcBorders>
            <w:vAlign w:val="center"/>
          </w:tcPr>
          <w:p w14:paraId="1D6114AF" w14:textId="72D045DA"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0632EBA" w14:textId="3B14C1F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8047567"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E18D679" w14:textId="26611D3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9E8A291"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CB180E0" w14:textId="76AB42B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1F8978E"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E935880" w14:textId="78DB0CE8"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DC_1A-21A-28A-42C_n78C_UL_28A_n78C</w:t>
            </w:r>
          </w:p>
        </w:tc>
        <w:tc>
          <w:tcPr>
            <w:tcW w:w="270" w:type="pct"/>
            <w:tcBorders>
              <w:top w:val="single" w:sz="4" w:space="0" w:color="auto"/>
              <w:left w:val="single" w:sz="4" w:space="0" w:color="auto"/>
              <w:bottom w:val="single" w:sz="4" w:space="0" w:color="auto"/>
              <w:right w:val="single" w:sz="4" w:space="0" w:color="auto"/>
            </w:tcBorders>
            <w:vAlign w:val="center"/>
          </w:tcPr>
          <w:p w14:paraId="45B6CD50" w14:textId="068B16D2"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0EF535A" w14:textId="20F7378E"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85D5CA4"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0B7DB37" w14:textId="471AFE1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861AC70"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6212E44" w14:textId="719227A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07AF5CA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3F07183" w14:textId="6D82C630"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DC_1A-21A-28A_42A_n78C_UL_28A_n78C</w:t>
            </w:r>
          </w:p>
        </w:tc>
        <w:tc>
          <w:tcPr>
            <w:tcW w:w="270" w:type="pct"/>
            <w:tcBorders>
              <w:top w:val="single" w:sz="4" w:space="0" w:color="auto"/>
              <w:left w:val="single" w:sz="4" w:space="0" w:color="auto"/>
              <w:bottom w:val="single" w:sz="4" w:space="0" w:color="auto"/>
              <w:right w:val="single" w:sz="4" w:space="0" w:color="auto"/>
            </w:tcBorders>
            <w:vAlign w:val="center"/>
          </w:tcPr>
          <w:p w14:paraId="0A3F5ACD" w14:textId="4CFA16DF"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B8B2465" w14:textId="314C5788"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3FFF9D3"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E200A43" w14:textId="58C6D32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E369AC8"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FDCE0F7" w14:textId="5EA025D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3C8F374C"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06D48AF" w14:textId="5D493141"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DC_3A-21A-28A-42C_n78C_UL_3A_n78C</w:t>
            </w:r>
          </w:p>
        </w:tc>
        <w:tc>
          <w:tcPr>
            <w:tcW w:w="270" w:type="pct"/>
            <w:tcBorders>
              <w:top w:val="single" w:sz="4" w:space="0" w:color="auto"/>
              <w:left w:val="single" w:sz="4" w:space="0" w:color="auto"/>
              <w:bottom w:val="single" w:sz="4" w:space="0" w:color="auto"/>
              <w:right w:val="single" w:sz="4" w:space="0" w:color="auto"/>
            </w:tcBorders>
            <w:vAlign w:val="center"/>
          </w:tcPr>
          <w:p w14:paraId="0B8A3C3E" w14:textId="5BF371DD"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135C1C2" w14:textId="256410AA"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65701E7"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2F0A6E7" w14:textId="0AE01A6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53FB74D"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867AE1B" w14:textId="5260E62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54BE7A6F"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36A4FE9" w14:textId="2A6BDDD3"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DC_3A-21A-28A-42C_n78C_UL_21A_n78C</w:t>
            </w:r>
          </w:p>
        </w:tc>
        <w:tc>
          <w:tcPr>
            <w:tcW w:w="270" w:type="pct"/>
            <w:tcBorders>
              <w:top w:val="single" w:sz="4" w:space="0" w:color="auto"/>
              <w:left w:val="single" w:sz="4" w:space="0" w:color="auto"/>
              <w:bottom w:val="single" w:sz="4" w:space="0" w:color="auto"/>
              <w:right w:val="single" w:sz="4" w:space="0" w:color="auto"/>
            </w:tcBorders>
            <w:vAlign w:val="center"/>
          </w:tcPr>
          <w:p w14:paraId="40885BD6" w14:textId="0729B7E8"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A37F171" w14:textId="6680E0F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F364794"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064D634" w14:textId="79448CC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77A4FC5"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A533254" w14:textId="55DA591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283AED5A"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B3C8A66" w14:textId="77B05D66"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DC_3A-21A-28A-42C_n78C_UL_28A_n78C</w:t>
            </w:r>
          </w:p>
        </w:tc>
        <w:tc>
          <w:tcPr>
            <w:tcW w:w="270" w:type="pct"/>
            <w:tcBorders>
              <w:top w:val="single" w:sz="4" w:space="0" w:color="auto"/>
              <w:left w:val="single" w:sz="4" w:space="0" w:color="auto"/>
              <w:bottom w:val="single" w:sz="4" w:space="0" w:color="auto"/>
              <w:right w:val="single" w:sz="4" w:space="0" w:color="auto"/>
            </w:tcBorders>
            <w:vAlign w:val="center"/>
          </w:tcPr>
          <w:p w14:paraId="3C964246" w14:textId="43FC0BBD"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B793B63" w14:textId="375B2AE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4E83B81"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C3F851F" w14:textId="3F89A03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BE2FE7C"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E499737" w14:textId="1DD3E54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C8F62EA"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2FC68E5" w14:textId="53D2ADAF"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DC_3A-21A-28A_42A_n78C_UL_3A_n78C</w:t>
            </w:r>
          </w:p>
        </w:tc>
        <w:tc>
          <w:tcPr>
            <w:tcW w:w="270" w:type="pct"/>
            <w:tcBorders>
              <w:top w:val="single" w:sz="4" w:space="0" w:color="auto"/>
              <w:left w:val="single" w:sz="4" w:space="0" w:color="auto"/>
              <w:bottom w:val="single" w:sz="4" w:space="0" w:color="auto"/>
              <w:right w:val="single" w:sz="4" w:space="0" w:color="auto"/>
            </w:tcBorders>
            <w:vAlign w:val="center"/>
          </w:tcPr>
          <w:p w14:paraId="68510204" w14:textId="545DE405"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6C731B7" w14:textId="31017EAA"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2CB004A"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0D6E34F" w14:textId="21651A5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EDB3208"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A1B18B3" w14:textId="3EB092F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12DAF7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797A923" w14:textId="20B035E7"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DC_1A-21A-28A-42C_n79C_UL_1A_n79C</w:t>
            </w:r>
          </w:p>
        </w:tc>
        <w:tc>
          <w:tcPr>
            <w:tcW w:w="270" w:type="pct"/>
            <w:tcBorders>
              <w:top w:val="single" w:sz="4" w:space="0" w:color="auto"/>
              <w:left w:val="single" w:sz="4" w:space="0" w:color="auto"/>
              <w:bottom w:val="single" w:sz="4" w:space="0" w:color="auto"/>
              <w:right w:val="single" w:sz="4" w:space="0" w:color="auto"/>
            </w:tcBorders>
            <w:vAlign w:val="center"/>
          </w:tcPr>
          <w:p w14:paraId="20407FA7" w14:textId="2310AD12"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56DFEA2" w14:textId="51CC5053"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7CE8C4E"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9E9650D" w14:textId="2632504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9D67FF5"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4F7CAD8" w14:textId="733D87C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06357EDE"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A06DFEB" w14:textId="4D50C11F"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DC_1A-21A-28A_42A_n79C_UL_1A_n79C</w:t>
            </w:r>
          </w:p>
        </w:tc>
        <w:tc>
          <w:tcPr>
            <w:tcW w:w="270" w:type="pct"/>
            <w:tcBorders>
              <w:top w:val="single" w:sz="4" w:space="0" w:color="auto"/>
              <w:left w:val="single" w:sz="4" w:space="0" w:color="auto"/>
              <w:bottom w:val="single" w:sz="4" w:space="0" w:color="auto"/>
              <w:right w:val="single" w:sz="4" w:space="0" w:color="auto"/>
            </w:tcBorders>
            <w:vAlign w:val="center"/>
          </w:tcPr>
          <w:p w14:paraId="24C93209" w14:textId="2E0D9E20"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59139D1" w14:textId="5B77FFA0"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F63E9C2"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70B815A" w14:textId="25967A5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F6E5DA6"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80B57D7" w14:textId="18E00D9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7381873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E45D874" w14:textId="4B2D7564"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DC_1A-21A-28A-42C_n79C_UL_21A_n79C</w:t>
            </w:r>
          </w:p>
        </w:tc>
        <w:tc>
          <w:tcPr>
            <w:tcW w:w="270" w:type="pct"/>
            <w:tcBorders>
              <w:top w:val="single" w:sz="4" w:space="0" w:color="auto"/>
              <w:left w:val="single" w:sz="4" w:space="0" w:color="auto"/>
              <w:bottom w:val="single" w:sz="4" w:space="0" w:color="auto"/>
              <w:right w:val="single" w:sz="4" w:space="0" w:color="auto"/>
            </w:tcBorders>
            <w:vAlign w:val="center"/>
          </w:tcPr>
          <w:p w14:paraId="388DD0D4" w14:textId="29FD5585"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3912411" w14:textId="76C6A123"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2216BDA"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7337592" w14:textId="3D20A30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C3220AE"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A1C875B" w14:textId="281BA30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67553F2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4565662" w14:textId="4C63901B"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DC_1A-21A-28A_42A_n79C_UL_21A_n79C</w:t>
            </w:r>
          </w:p>
        </w:tc>
        <w:tc>
          <w:tcPr>
            <w:tcW w:w="270" w:type="pct"/>
            <w:tcBorders>
              <w:top w:val="single" w:sz="4" w:space="0" w:color="auto"/>
              <w:left w:val="single" w:sz="4" w:space="0" w:color="auto"/>
              <w:bottom w:val="single" w:sz="4" w:space="0" w:color="auto"/>
              <w:right w:val="single" w:sz="4" w:space="0" w:color="auto"/>
            </w:tcBorders>
            <w:vAlign w:val="center"/>
          </w:tcPr>
          <w:p w14:paraId="5F3CCDBC" w14:textId="229C41B7"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AAD80DC" w14:textId="5F91BE2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D35506A"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15AB9D6" w14:textId="7538D29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09843F3"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C7388D6" w14:textId="1FF4687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057A0DDF"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F1C37C0" w14:textId="3672C6A1"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DC_1A-21A-28A-42C_n79C_UL_28A_n79C</w:t>
            </w:r>
          </w:p>
        </w:tc>
        <w:tc>
          <w:tcPr>
            <w:tcW w:w="270" w:type="pct"/>
            <w:tcBorders>
              <w:top w:val="single" w:sz="4" w:space="0" w:color="auto"/>
              <w:left w:val="single" w:sz="4" w:space="0" w:color="auto"/>
              <w:bottom w:val="single" w:sz="4" w:space="0" w:color="auto"/>
              <w:right w:val="single" w:sz="4" w:space="0" w:color="auto"/>
            </w:tcBorders>
            <w:vAlign w:val="center"/>
          </w:tcPr>
          <w:p w14:paraId="7893AB5F" w14:textId="6C3AE52E"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42247A2" w14:textId="2A76F59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222EFE3"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159AFBB" w14:textId="30B99B6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8B771B8"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092A96A" w14:textId="5B8C3CB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44251B89"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AC58C2B" w14:textId="5E9E419E"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DC_1A-21A-28A_42A_n79C_UL_28A_n79C</w:t>
            </w:r>
          </w:p>
        </w:tc>
        <w:tc>
          <w:tcPr>
            <w:tcW w:w="270" w:type="pct"/>
            <w:tcBorders>
              <w:top w:val="single" w:sz="4" w:space="0" w:color="auto"/>
              <w:left w:val="single" w:sz="4" w:space="0" w:color="auto"/>
              <w:bottom w:val="single" w:sz="4" w:space="0" w:color="auto"/>
              <w:right w:val="single" w:sz="4" w:space="0" w:color="auto"/>
            </w:tcBorders>
            <w:vAlign w:val="center"/>
          </w:tcPr>
          <w:p w14:paraId="279F146E" w14:textId="784824FC"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CDF8C64" w14:textId="02BFC88B"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719964B"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BA79D67" w14:textId="127D2CA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84E5050"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F6BC302" w14:textId="6727BAD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0F7C53B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79916A4" w14:textId="2FA4672D"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DC_3A-21A-28A-42C_n79C_UL_3A_n79C</w:t>
            </w:r>
          </w:p>
        </w:tc>
        <w:tc>
          <w:tcPr>
            <w:tcW w:w="270" w:type="pct"/>
            <w:tcBorders>
              <w:top w:val="single" w:sz="4" w:space="0" w:color="auto"/>
              <w:left w:val="single" w:sz="4" w:space="0" w:color="auto"/>
              <w:bottom w:val="single" w:sz="4" w:space="0" w:color="auto"/>
              <w:right w:val="single" w:sz="4" w:space="0" w:color="auto"/>
            </w:tcBorders>
            <w:vAlign w:val="center"/>
          </w:tcPr>
          <w:p w14:paraId="37065AEF" w14:textId="5116FF11"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9DB5600" w14:textId="7A440138"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E7EE2F1"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4D50015" w14:textId="1DEFBD9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1A70F8E0"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B087BA5" w14:textId="1148908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71036E26"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1576C70" w14:textId="2BA5ACE1"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DC_3A-21A-28A-42C_n79C_UL_21A_n79C</w:t>
            </w:r>
          </w:p>
        </w:tc>
        <w:tc>
          <w:tcPr>
            <w:tcW w:w="270" w:type="pct"/>
            <w:tcBorders>
              <w:top w:val="single" w:sz="4" w:space="0" w:color="auto"/>
              <w:left w:val="single" w:sz="4" w:space="0" w:color="auto"/>
              <w:bottom w:val="single" w:sz="4" w:space="0" w:color="auto"/>
              <w:right w:val="single" w:sz="4" w:space="0" w:color="auto"/>
            </w:tcBorders>
            <w:vAlign w:val="center"/>
          </w:tcPr>
          <w:p w14:paraId="61E7BCE2" w14:textId="0DE5FDFF"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2460CC9" w14:textId="4B4DD356"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46536F7"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9FA6132" w14:textId="03B170D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56F8F3B"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3D6C2FE" w14:textId="4941F55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1FF21C7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D3A7421" w14:textId="263A2645"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t>DC_3A-21A-28A-42C_n79C_UL_28A_n79C</w:t>
            </w:r>
          </w:p>
        </w:tc>
        <w:tc>
          <w:tcPr>
            <w:tcW w:w="270" w:type="pct"/>
            <w:tcBorders>
              <w:top w:val="single" w:sz="4" w:space="0" w:color="auto"/>
              <w:left w:val="single" w:sz="4" w:space="0" w:color="auto"/>
              <w:bottom w:val="single" w:sz="4" w:space="0" w:color="auto"/>
              <w:right w:val="single" w:sz="4" w:space="0" w:color="auto"/>
            </w:tcBorders>
            <w:vAlign w:val="center"/>
          </w:tcPr>
          <w:p w14:paraId="1685C559" w14:textId="1FDAEB47"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4F09304" w14:textId="2C80BDD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C44D652"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7DEE7C6" w14:textId="61FF99A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D6E648D"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F147C52" w14:textId="25B7610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11D11" w14:paraId="753D4E26"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DABA9C2" w14:textId="4BEC0ADB" w:rsidR="00811D11" w:rsidRPr="00811D11" w:rsidRDefault="00811D11" w:rsidP="00811D11">
            <w:pPr>
              <w:pStyle w:val="TAL"/>
              <w:rPr>
                <w:rFonts w:ascii="Times New Roman" w:eastAsia="Yu Gothic" w:hAnsi="Times New Roman"/>
                <w:sz w:val="16"/>
                <w:szCs w:val="16"/>
              </w:rPr>
            </w:pPr>
            <w:r w:rsidRPr="00811D11">
              <w:rPr>
                <w:rFonts w:ascii="Times New Roman" w:eastAsia="Yu Gothic" w:hAnsi="Times New Roman"/>
                <w:sz w:val="16"/>
                <w:szCs w:val="16"/>
              </w:rPr>
              <w:lastRenderedPageBreak/>
              <w:t>DC_3A-21A-28A_42A_n79C_UL_3A_n79C</w:t>
            </w:r>
          </w:p>
        </w:tc>
        <w:tc>
          <w:tcPr>
            <w:tcW w:w="270" w:type="pct"/>
            <w:tcBorders>
              <w:top w:val="single" w:sz="4" w:space="0" w:color="auto"/>
              <w:left w:val="single" w:sz="4" w:space="0" w:color="auto"/>
              <w:bottom w:val="single" w:sz="4" w:space="0" w:color="auto"/>
              <w:right w:val="single" w:sz="4" w:space="0" w:color="auto"/>
            </w:tcBorders>
            <w:vAlign w:val="center"/>
          </w:tcPr>
          <w:p w14:paraId="4D9C4F5E" w14:textId="39694FF2"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09DA577" w14:textId="182CCF55"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AE17151" w14:textId="77777777" w:rsidR="00811D11" w:rsidRPr="00811D11" w:rsidRDefault="00811D11" w:rsidP="00811D11">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5C4F4E9" w14:textId="0A1AB03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1FF474B3" w14:textId="77777777" w:rsidR="00811D11" w:rsidRPr="00811D11" w:rsidRDefault="00811D11" w:rsidP="00811D11">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02DB9CB" w14:textId="3CE8157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Fundamental requirements for UL intra-band CA is ongoing</w:t>
            </w:r>
          </w:p>
        </w:tc>
      </w:tr>
      <w:tr w:rsidR="008C6DC4" w14:paraId="08F416E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97F30BA"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DL_1A-3C-7C-28A_n78A_UL_1A_n78A</w:t>
            </w:r>
          </w:p>
        </w:tc>
        <w:tc>
          <w:tcPr>
            <w:tcW w:w="270" w:type="pct"/>
            <w:tcBorders>
              <w:top w:val="single" w:sz="4" w:space="0" w:color="auto"/>
              <w:left w:val="single" w:sz="4" w:space="0" w:color="auto"/>
              <w:bottom w:val="single" w:sz="4" w:space="0" w:color="auto"/>
              <w:right w:val="single" w:sz="4" w:space="0" w:color="auto"/>
            </w:tcBorders>
            <w:vAlign w:val="center"/>
          </w:tcPr>
          <w:p w14:paraId="7F7D401C"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3116BA2"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E5AEA43"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R4-1904454</w:t>
            </w:r>
          </w:p>
          <w:p w14:paraId="10D9DFF7"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R4-1903521</w:t>
            </w:r>
          </w:p>
        </w:tc>
        <w:tc>
          <w:tcPr>
            <w:tcW w:w="480" w:type="pct"/>
            <w:tcBorders>
              <w:top w:val="single" w:sz="4" w:space="0" w:color="auto"/>
              <w:left w:val="single" w:sz="4" w:space="0" w:color="auto"/>
              <w:bottom w:val="single" w:sz="4" w:space="0" w:color="auto"/>
              <w:right w:val="single" w:sz="4" w:space="0" w:color="auto"/>
            </w:tcBorders>
          </w:tcPr>
          <w:p w14:paraId="1171C61F"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54CA605D"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2DFA61A" w14:textId="77777777" w:rsidR="008C6DC4" w:rsidRPr="008C6DC4" w:rsidRDefault="008C6DC4" w:rsidP="008C6DC4">
            <w:pPr>
              <w:pStyle w:val="TAL"/>
              <w:rPr>
                <w:rFonts w:ascii="Times New Roman" w:hAnsi="Times New Roman"/>
                <w:sz w:val="16"/>
                <w:szCs w:val="16"/>
                <w:lang w:eastAsia="ja-JP"/>
              </w:rPr>
            </w:pPr>
          </w:p>
        </w:tc>
      </w:tr>
      <w:tr w:rsidR="008C6DC4" w14:paraId="45524BF9"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71E6AB7"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DL_1A-3C-7C-28A_n78A_UL_3A_n78A</w:t>
            </w:r>
          </w:p>
        </w:tc>
        <w:tc>
          <w:tcPr>
            <w:tcW w:w="270" w:type="pct"/>
            <w:tcBorders>
              <w:top w:val="single" w:sz="4" w:space="0" w:color="auto"/>
              <w:left w:val="single" w:sz="4" w:space="0" w:color="auto"/>
              <w:bottom w:val="single" w:sz="4" w:space="0" w:color="auto"/>
              <w:right w:val="single" w:sz="4" w:space="0" w:color="auto"/>
            </w:tcBorders>
            <w:vAlign w:val="center"/>
          </w:tcPr>
          <w:p w14:paraId="04F0B212"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0EC09DF"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A4385BB"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R4-1904454</w:t>
            </w:r>
          </w:p>
          <w:p w14:paraId="2B6E28FB"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R4-1903521</w:t>
            </w:r>
          </w:p>
        </w:tc>
        <w:tc>
          <w:tcPr>
            <w:tcW w:w="480" w:type="pct"/>
            <w:tcBorders>
              <w:top w:val="single" w:sz="4" w:space="0" w:color="auto"/>
              <w:left w:val="single" w:sz="4" w:space="0" w:color="auto"/>
              <w:bottom w:val="single" w:sz="4" w:space="0" w:color="auto"/>
              <w:right w:val="single" w:sz="4" w:space="0" w:color="auto"/>
            </w:tcBorders>
          </w:tcPr>
          <w:p w14:paraId="3C26FB0D"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3E7A01B5"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9A04A61" w14:textId="77777777" w:rsidR="008C6DC4" w:rsidRPr="008C6DC4" w:rsidRDefault="008C6DC4" w:rsidP="008C6DC4">
            <w:pPr>
              <w:pStyle w:val="TAL"/>
              <w:rPr>
                <w:rFonts w:ascii="Times New Roman" w:hAnsi="Times New Roman"/>
                <w:sz w:val="16"/>
                <w:szCs w:val="16"/>
                <w:lang w:eastAsia="ja-JP"/>
              </w:rPr>
            </w:pPr>
          </w:p>
        </w:tc>
      </w:tr>
      <w:tr w:rsidR="008C6DC4" w14:paraId="2944D98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139560B"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DL_1A-3C-7C-28A_n78A_UL_3C_n78A</w:t>
            </w:r>
          </w:p>
        </w:tc>
        <w:tc>
          <w:tcPr>
            <w:tcW w:w="270" w:type="pct"/>
            <w:tcBorders>
              <w:top w:val="single" w:sz="4" w:space="0" w:color="auto"/>
              <w:left w:val="single" w:sz="4" w:space="0" w:color="auto"/>
              <w:bottom w:val="single" w:sz="4" w:space="0" w:color="auto"/>
              <w:right w:val="single" w:sz="4" w:space="0" w:color="auto"/>
            </w:tcBorders>
            <w:vAlign w:val="center"/>
          </w:tcPr>
          <w:p w14:paraId="0FA69B85"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5A907A6"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097317A"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R4-1904454</w:t>
            </w:r>
          </w:p>
          <w:p w14:paraId="0351E011"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R4-1903521</w:t>
            </w:r>
          </w:p>
        </w:tc>
        <w:tc>
          <w:tcPr>
            <w:tcW w:w="480" w:type="pct"/>
            <w:tcBorders>
              <w:top w:val="single" w:sz="4" w:space="0" w:color="auto"/>
              <w:left w:val="single" w:sz="4" w:space="0" w:color="auto"/>
              <w:bottom w:val="single" w:sz="4" w:space="0" w:color="auto"/>
              <w:right w:val="single" w:sz="4" w:space="0" w:color="auto"/>
            </w:tcBorders>
          </w:tcPr>
          <w:p w14:paraId="770D9396"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5EE3D029"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4B5B099" w14:textId="77777777" w:rsidR="008C6DC4" w:rsidRPr="008C6DC4" w:rsidRDefault="008C6DC4" w:rsidP="008C6DC4">
            <w:pPr>
              <w:pStyle w:val="TAL"/>
              <w:rPr>
                <w:rFonts w:ascii="Times New Roman" w:hAnsi="Times New Roman"/>
                <w:sz w:val="16"/>
                <w:szCs w:val="16"/>
                <w:lang w:eastAsia="ja-JP"/>
              </w:rPr>
            </w:pPr>
          </w:p>
        </w:tc>
      </w:tr>
      <w:tr w:rsidR="008C6DC4" w14:paraId="6958876E"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1596110"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DL_1A-3C-7C-28A_n78A_UL_7A_n78A</w:t>
            </w:r>
          </w:p>
        </w:tc>
        <w:tc>
          <w:tcPr>
            <w:tcW w:w="270" w:type="pct"/>
            <w:tcBorders>
              <w:top w:val="single" w:sz="4" w:space="0" w:color="auto"/>
              <w:left w:val="single" w:sz="4" w:space="0" w:color="auto"/>
              <w:bottom w:val="single" w:sz="4" w:space="0" w:color="auto"/>
              <w:right w:val="single" w:sz="4" w:space="0" w:color="auto"/>
            </w:tcBorders>
            <w:vAlign w:val="center"/>
          </w:tcPr>
          <w:p w14:paraId="6CED80EC"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E77BCF7"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2994AD7"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R4-1904454</w:t>
            </w:r>
          </w:p>
          <w:p w14:paraId="4DD8DE5D"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R4-1903521</w:t>
            </w:r>
          </w:p>
        </w:tc>
        <w:tc>
          <w:tcPr>
            <w:tcW w:w="480" w:type="pct"/>
            <w:tcBorders>
              <w:top w:val="single" w:sz="4" w:space="0" w:color="auto"/>
              <w:left w:val="single" w:sz="4" w:space="0" w:color="auto"/>
              <w:bottom w:val="single" w:sz="4" w:space="0" w:color="auto"/>
              <w:right w:val="single" w:sz="4" w:space="0" w:color="auto"/>
            </w:tcBorders>
          </w:tcPr>
          <w:p w14:paraId="13D781D6"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4D9CB660"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00D4D3B" w14:textId="77777777" w:rsidR="008C6DC4" w:rsidRPr="008C6DC4" w:rsidRDefault="008C6DC4" w:rsidP="008C6DC4">
            <w:pPr>
              <w:pStyle w:val="TAL"/>
              <w:rPr>
                <w:rFonts w:ascii="Times New Roman" w:hAnsi="Times New Roman"/>
                <w:sz w:val="16"/>
                <w:szCs w:val="16"/>
                <w:lang w:eastAsia="ja-JP"/>
              </w:rPr>
            </w:pPr>
          </w:p>
        </w:tc>
      </w:tr>
      <w:tr w:rsidR="008C6DC4" w14:paraId="3E7FDBE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4506D3E"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DL_1A-3C-7C-28A_n78A_UL_7C_n78A</w:t>
            </w:r>
          </w:p>
        </w:tc>
        <w:tc>
          <w:tcPr>
            <w:tcW w:w="270" w:type="pct"/>
            <w:tcBorders>
              <w:top w:val="single" w:sz="4" w:space="0" w:color="auto"/>
              <w:left w:val="single" w:sz="4" w:space="0" w:color="auto"/>
              <w:bottom w:val="single" w:sz="4" w:space="0" w:color="auto"/>
              <w:right w:val="single" w:sz="4" w:space="0" w:color="auto"/>
            </w:tcBorders>
            <w:vAlign w:val="center"/>
          </w:tcPr>
          <w:p w14:paraId="1C7B94AE"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C0390AE"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FD24943"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R4-1904454</w:t>
            </w:r>
          </w:p>
          <w:p w14:paraId="01517852"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R4-1903521</w:t>
            </w:r>
          </w:p>
        </w:tc>
        <w:tc>
          <w:tcPr>
            <w:tcW w:w="480" w:type="pct"/>
            <w:tcBorders>
              <w:top w:val="single" w:sz="4" w:space="0" w:color="auto"/>
              <w:left w:val="single" w:sz="4" w:space="0" w:color="auto"/>
              <w:bottom w:val="single" w:sz="4" w:space="0" w:color="auto"/>
              <w:right w:val="single" w:sz="4" w:space="0" w:color="auto"/>
            </w:tcBorders>
          </w:tcPr>
          <w:p w14:paraId="2D818143"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5C48A5E8"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A118DF5" w14:textId="77777777" w:rsidR="008C6DC4" w:rsidRPr="008C6DC4" w:rsidRDefault="008C6DC4" w:rsidP="008C6DC4">
            <w:pPr>
              <w:pStyle w:val="TAL"/>
              <w:rPr>
                <w:rFonts w:ascii="Times New Roman" w:hAnsi="Times New Roman"/>
                <w:sz w:val="16"/>
                <w:szCs w:val="16"/>
                <w:lang w:eastAsia="ja-JP"/>
              </w:rPr>
            </w:pPr>
          </w:p>
        </w:tc>
      </w:tr>
      <w:tr w:rsidR="008C6DC4" w14:paraId="7A928196"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A23F5F9"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DL_1A-3C-7C-28A_n78A_UL_28A_n78A</w:t>
            </w:r>
          </w:p>
        </w:tc>
        <w:tc>
          <w:tcPr>
            <w:tcW w:w="270" w:type="pct"/>
            <w:tcBorders>
              <w:top w:val="single" w:sz="4" w:space="0" w:color="auto"/>
              <w:left w:val="single" w:sz="4" w:space="0" w:color="auto"/>
              <w:bottom w:val="single" w:sz="4" w:space="0" w:color="auto"/>
              <w:right w:val="single" w:sz="4" w:space="0" w:color="auto"/>
            </w:tcBorders>
            <w:vAlign w:val="center"/>
          </w:tcPr>
          <w:p w14:paraId="60A02F1E"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C3C6DAF"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548BFF8"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R4-1904454</w:t>
            </w:r>
          </w:p>
          <w:p w14:paraId="42F96E6D"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R4-1903521</w:t>
            </w:r>
          </w:p>
        </w:tc>
        <w:tc>
          <w:tcPr>
            <w:tcW w:w="480" w:type="pct"/>
            <w:tcBorders>
              <w:top w:val="single" w:sz="4" w:space="0" w:color="auto"/>
              <w:left w:val="single" w:sz="4" w:space="0" w:color="auto"/>
              <w:bottom w:val="single" w:sz="4" w:space="0" w:color="auto"/>
              <w:right w:val="single" w:sz="4" w:space="0" w:color="auto"/>
            </w:tcBorders>
          </w:tcPr>
          <w:p w14:paraId="760E238F"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17772E98"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2434A9E" w14:textId="77777777" w:rsidR="008C6DC4" w:rsidRPr="008C6DC4" w:rsidRDefault="008C6DC4" w:rsidP="008C6DC4">
            <w:pPr>
              <w:pStyle w:val="TAL"/>
              <w:rPr>
                <w:rFonts w:ascii="Times New Roman" w:hAnsi="Times New Roman"/>
                <w:sz w:val="16"/>
                <w:szCs w:val="16"/>
                <w:lang w:eastAsia="ja-JP"/>
              </w:rPr>
            </w:pPr>
          </w:p>
        </w:tc>
      </w:tr>
      <w:tr w:rsidR="008C6DC4" w14:paraId="4F9132E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18250CD"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DL_1A-3A-7A-28A_n5A_UL_1A_n5A</w:t>
            </w:r>
          </w:p>
        </w:tc>
        <w:tc>
          <w:tcPr>
            <w:tcW w:w="270" w:type="pct"/>
            <w:tcBorders>
              <w:top w:val="single" w:sz="4" w:space="0" w:color="auto"/>
              <w:left w:val="single" w:sz="4" w:space="0" w:color="auto"/>
              <w:bottom w:val="single" w:sz="4" w:space="0" w:color="auto"/>
              <w:right w:val="single" w:sz="4" w:space="0" w:color="auto"/>
            </w:tcBorders>
            <w:vAlign w:val="center"/>
          </w:tcPr>
          <w:p w14:paraId="5F62A54F"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66CA38F"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0CB994F"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4DC56F46"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2A4AA8C6"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0D396D54"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F23E83C" w14:textId="77777777" w:rsidR="008C6DC4" w:rsidRPr="008C6DC4" w:rsidRDefault="008C6DC4" w:rsidP="008C6DC4">
            <w:pPr>
              <w:pStyle w:val="TAL"/>
              <w:rPr>
                <w:rFonts w:ascii="Times New Roman" w:hAnsi="Times New Roman"/>
                <w:sz w:val="16"/>
                <w:szCs w:val="16"/>
                <w:lang w:eastAsia="ja-JP"/>
              </w:rPr>
            </w:pPr>
          </w:p>
        </w:tc>
      </w:tr>
      <w:tr w:rsidR="008C6DC4" w14:paraId="5C13186D"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05A40A7"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DL_1A-3A-7A-28A_n5A_UL_3A_n5A</w:t>
            </w:r>
          </w:p>
        </w:tc>
        <w:tc>
          <w:tcPr>
            <w:tcW w:w="270" w:type="pct"/>
            <w:tcBorders>
              <w:top w:val="single" w:sz="4" w:space="0" w:color="auto"/>
              <w:left w:val="single" w:sz="4" w:space="0" w:color="auto"/>
              <w:bottom w:val="single" w:sz="4" w:space="0" w:color="auto"/>
              <w:right w:val="single" w:sz="4" w:space="0" w:color="auto"/>
            </w:tcBorders>
            <w:vAlign w:val="center"/>
          </w:tcPr>
          <w:p w14:paraId="716F08C1"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BAFB5E5"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EE1EDAE"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2C67FDBC"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2C7DE0C0"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7423FC37"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38FBB59" w14:textId="77777777" w:rsidR="008C6DC4" w:rsidRPr="008C6DC4" w:rsidRDefault="008C6DC4" w:rsidP="008C6DC4">
            <w:pPr>
              <w:pStyle w:val="TAL"/>
              <w:rPr>
                <w:rFonts w:ascii="Times New Roman" w:hAnsi="Times New Roman"/>
                <w:sz w:val="16"/>
                <w:szCs w:val="16"/>
                <w:lang w:eastAsia="ja-JP"/>
              </w:rPr>
            </w:pPr>
          </w:p>
        </w:tc>
      </w:tr>
      <w:tr w:rsidR="008C6DC4" w14:paraId="6694CA5F"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39CF84B"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DL_1A-3A-7A-28A_n5A_UL_7A_n5A</w:t>
            </w:r>
          </w:p>
        </w:tc>
        <w:tc>
          <w:tcPr>
            <w:tcW w:w="270" w:type="pct"/>
            <w:tcBorders>
              <w:top w:val="single" w:sz="4" w:space="0" w:color="auto"/>
              <w:left w:val="single" w:sz="4" w:space="0" w:color="auto"/>
              <w:bottom w:val="single" w:sz="4" w:space="0" w:color="auto"/>
              <w:right w:val="single" w:sz="4" w:space="0" w:color="auto"/>
            </w:tcBorders>
            <w:vAlign w:val="center"/>
          </w:tcPr>
          <w:p w14:paraId="17EE4844"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B570536"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46FBE69"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0DE89B2A"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2F9545A5"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0C9D84F0"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201B54B" w14:textId="77777777" w:rsidR="008C6DC4" w:rsidRPr="008C6DC4" w:rsidRDefault="008C6DC4" w:rsidP="008C6DC4">
            <w:pPr>
              <w:pStyle w:val="TAL"/>
              <w:rPr>
                <w:rFonts w:ascii="Times New Roman" w:hAnsi="Times New Roman"/>
                <w:sz w:val="16"/>
                <w:szCs w:val="16"/>
                <w:lang w:eastAsia="ja-JP"/>
              </w:rPr>
            </w:pPr>
          </w:p>
        </w:tc>
      </w:tr>
      <w:tr w:rsidR="008C6DC4" w14:paraId="38981C99"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5248D54"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DL_1A-3A-7A-28A_n5A_UL_28A_n5A</w:t>
            </w:r>
          </w:p>
        </w:tc>
        <w:tc>
          <w:tcPr>
            <w:tcW w:w="270" w:type="pct"/>
            <w:tcBorders>
              <w:top w:val="single" w:sz="4" w:space="0" w:color="auto"/>
              <w:left w:val="single" w:sz="4" w:space="0" w:color="auto"/>
              <w:bottom w:val="single" w:sz="4" w:space="0" w:color="auto"/>
              <w:right w:val="single" w:sz="4" w:space="0" w:color="auto"/>
            </w:tcBorders>
            <w:vAlign w:val="center"/>
          </w:tcPr>
          <w:p w14:paraId="164EC229"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67B4F12"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3955DE0"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343F2947"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761F4688"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28E1C306"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8037B24" w14:textId="77777777" w:rsidR="008C6DC4" w:rsidRPr="008C6DC4" w:rsidRDefault="008C6DC4" w:rsidP="008C6DC4">
            <w:pPr>
              <w:pStyle w:val="TAL"/>
              <w:rPr>
                <w:rFonts w:ascii="Times New Roman" w:hAnsi="Times New Roman"/>
                <w:sz w:val="16"/>
                <w:szCs w:val="16"/>
                <w:lang w:eastAsia="ja-JP"/>
              </w:rPr>
            </w:pPr>
          </w:p>
        </w:tc>
      </w:tr>
      <w:tr w:rsidR="008C6DC4" w14:paraId="531743F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E8DF1A0"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DL_1A-3C-7A-28A_n5A_UL_1A_n5A</w:t>
            </w:r>
          </w:p>
        </w:tc>
        <w:tc>
          <w:tcPr>
            <w:tcW w:w="270" w:type="pct"/>
            <w:tcBorders>
              <w:top w:val="single" w:sz="4" w:space="0" w:color="auto"/>
              <w:left w:val="single" w:sz="4" w:space="0" w:color="auto"/>
              <w:bottom w:val="single" w:sz="4" w:space="0" w:color="auto"/>
              <w:right w:val="single" w:sz="4" w:space="0" w:color="auto"/>
            </w:tcBorders>
            <w:vAlign w:val="center"/>
          </w:tcPr>
          <w:p w14:paraId="667B4B02"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2F97B4C"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7FBD7D8"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73944D03"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1B5B5A3D"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1AA18A3D"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24102DA" w14:textId="77777777" w:rsidR="008C6DC4" w:rsidRPr="008C6DC4" w:rsidRDefault="008C6DC4" w:rsidP="008C6DC4">
            <w:pPr>
              <w:pStyle w:val="TAL"/>
              <w:rPr>
                <w:rFonts w:ascii="Times New Roman" w:hAnsi="Times New Roman"/>
                <w:sz w:val="16"/>
                <w:szCs w:val="16"/>
                <w:lang w:eastAsia="ja-JP"/>
              </w:rPr>
            </w:pPr>
          </w:p>
        </w:tc>
      </w:tr>
      <w:tr w:rsidR="008C6DC4" w14:paraId="49B32B72"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E97C568"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DL_1A-3C-7A-28A_n5A_UL_3A_n5A</w:t>
            </w:r>
          </w:p>
        </w:tc>
        <w:tc>
          <w:tcPr>
            <w:tcW w:w="270" w:type="pct"/>
            <w:tcBorders>
              <w:top w:val="single" w:sz="4" w:space="0" w:color="auto"/>
              <w:left w:val="single" w:sz="4" w:space="0" w:color="auto"/>
              <w:bottom w:val="single" w:sz="4" w:space="0" w:color="auto"/>
              <w:right w:val="single" w:sz="4" w:space="0" w:color="auto"/>
            </w:tcBorders>
            <w:vAlign w:val="center"/>
          </w:tcPr>
          <w:p w14:paraId="5F7CFCB9"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8F82C28"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3C2EA66"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27A72C2A"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53560A51"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26D6B51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5ED3FBE" w14:textId="77777777" w:rsidR="008C6DC4" w:rsidRPr="008C6DC4" w:rsidRDefault="008C6DC4" w:rsidP="008C6DC4">
            <w:pPr>
              <w:pStyle w:val="TAL"/>
              <w:rPr>
                <w:rFonts w:ascii="Times New Roman" w:hAnsi="Times New Roman"/>
                <w:sz w:val="16"/>
                <w:szCs w:val="16"/>
                <w:lang w:eastAsia="ja-JP"/>
              </w:rPr>
            </w:pPr>
          </w:p>
        </w:tc>
      </w:tr>
      <w:tr w:rsidR="008C6DC4" w14:paraId="7BAB53CF"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996A2EE"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DL_1A-3C-7A-28A_n5A_UL_3C_n5A</w:t>
            </w:r>
          </w:p>
        </w:tc>
        <w:tc>
          <w:tcPr>
            <w:tcW w:w="270" w:type="pct"/>
            <w:tcBorders>
              <w:top w:val="single" w:sz="4" w:space="0" w:color="auto"/>
              <w:left w:val="single" w:sz="4" w:space="0" w:color="auto"/>
              <w:bottom w:val="single" w:sz="4" w:space="0" w:color="auto"/>
              <w:right w:val="single" w:sz="4" w:space="0" w:color="auto"/>
            </w:tcBorders>
            <w:vAlign w:val="center"/>
          </w:tcPr>
          <w:p w14:paraId="22F58198"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F7964E2"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F200293"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7A0F9E63"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443C25C3"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528195F6"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062DC54" w14:textId="77777777" w:rsidR="008C6DC4" w:rsidRPr="008C6DC4" w:rsidRDefault="008C6DC4" w:rsidP="008C6DC4">
            <w:pPr>
              <w:pStyle w:val="TAL"/>
              <w:rPr>
                <w:rFonts w:ascii="Times New Roman" w:hAnsi="Times New Roman"/>
                <w:sz w:val="16"/>
                <w:szCs w:val="16"/>
                <w:lang w:eastAsia="ja-JP"/>
              </w:rPr>
            </w:pPr>
          </w:p>
        </w:tc>
      </w:tr>
      <w:tr w:rsidR="008C6DC4" w14:paraId="51FD271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6BB2F78"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DL_1A-3C-7A-28A_n5A_UL_7A_n5A</w:t>
            </w:r>
          </w:p>
        </w:tc>
        <w:tc>
          <w:tcPr>
            <w:tcW w:w="270" w:type="pct"/>
            <w:tcBorders>
              <w:top w:val="single" w:sz="4" w:space="0" w:color="auto"/>
              <w:left w:val="single" w:sz="4" w:space="0" w:color="auto"/>
              <w:bottom w:val="single" w:sz="4" w:space="0" w:color="auto"/>
              <w:right w:val="single" w:sz="4" w:space="0" w:color="auto"/>
            </w:tcBorders>
            <w:vAlign w:val="center"/>
          </w:tcPr>
          <w:p w14:paraId="061917CB"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BB26A57"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6A649CB"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4469E7CF"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2DEEBBBA"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3AA4AC0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A678F9C" w14:textId="77777777" w:rsidR="008C6DC4" w:rsidRPr="008C6DC4" w:rsidRDefault="008C6DC4" w:rsidP="008C6DC4">
            <w:pPr>
              <w:pStyle w:val="TAL"/>
              <w:rPr>
                <w:rFonts w:ascii="Times New Roman" w:hAnsi="Times New Roman"/>
                <w:sz w:val="16"/>
                <w:szCs w:val="16"/>
                <w:lang w:eastAsia="ja-JP"/>
              </w:rPr>
            </w:pPr>
          </w:p>
        </w:tc>
      </w:tr>
      <w:tr w:rsidR="008C6DC4" w14:paraId="4055E455"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7D09761"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DL_1A-3C-7A-28A_n5A_UL_28A_n5A</w:t>
            </w:r>
          </w:p>
        </w:tc>
        <w:tc>
          <w:tcPr>
            <w:tcW w:w="270" w:type="pct"/>
            <w:tcBorders>
              <w:top w:val="single" w:sz="4" w:space="0" w:color="auto"/>
              <w:left w:val="single" w:sz="4" w:space="0" w:color="auto"/>
              <w:bottom w:val="single" w:sz="4" w:space="0" w:color="auto"/>
              <w:right w:val="single" w:sz="4" w:space="0" w:color="auto"/>
            </w:tcBorders>
            <w:vAlign w:val="center"/>
          </w:tcPr>
          <w:p w14:paraId="184C6D23"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70385CC"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D30B1C8"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00213B39"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15E9AD09"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409FF60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3AD745D" w14:textId="77777777" w:rsidR="008C6DC4" w:rsidRPr="008C6DC4" w:rsidRDefault="008C6DC4" w:rsidP="008C6DC4">
            <w:pPr>
              <w:pStyle w:val="TAL"/>
              <w:rPr>
                <w:rFonts w:ascii="Times New Roman" w:hAnsi="Times New Roman"/>
                <w:sz w:val="16"/>
                <w:szCs w:val="16"/>
                <w:lang w:eastAsia="ja-JP"/>
              </w:rPr>
            </w:pPr>
          </w:p>
        </w:tc>
      </w:tr>
      <w:tr w:rsidR="008C6DC4" w14:paraId="5334283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A2574D5"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DL_1A-3A-7C-28A_n5A_UL_1A_n5A</w:t>
            </w:r>
          </w:p>
        </w:tc>
        <w:tc>
          <w:tcPr>
            <w:tcW w:w="270" w:type="pct"/>
            <w:tcBorders>
              <w:top w:val="single" w:sz="4" w:space="0" w:color="auto"/>
              <w:left w:val="single" w:sz="4" w:space="0" w:color="auto"/>
              <w:bottom w:val="single" w:sz="4" w:space="0" w:color="auto"/>
              <w:right w:val="single" w:sz="4" w:space="0" w:color="auto"/>
            </w:tcBorders>
            <w:vAlign w:val="center"/>
          </w:tcPr>
          <w:p w14:paraId="49FFF50E"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B690694"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72E5C92"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18A209CF"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1B5F0997"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27FFB2F5"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7813753" w14:textId="77777777" w:rsidR="008C6DC4" w:rsidRPr="008C6DC4" w:rsidRDefault="008C6DC4" w:rsidP="008C6DC4">
            <w:pPr>
              <w:pStyle w:val="TAL"/>
              <w:rPr>
                <w:rFonts w:ascii="Times New Roman" w:hAnsi="Times New Roman"/>
                <w:sz w:val="16"/>
                <w:szCs w:val="16"/>
                <w:lang w:eastAsia="ja-JP"/>
              </w:rPr>
            </w:pPr>
          </w:p>
        </w:tc>
      </w:tr>
      <w:tr w:rsidR="008C6DC4" w14:paraId="51521E2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2F7C79C"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DL_1A-3A-7C-28A_n5A_UL_3A_n5A</w:t>
            </w:r>
          </w:p>
        </w:tc>
        <w:tc>
          <w:tcPr>
            <w:tcW w:w="270" w:type="pct"/>
            <w:tcBorders>
              <w:top w:val="single" w:sz="4" w:space="0" w:color="auto"/>
              <w:left w:val="single" w:sz="4" w:space="0" w:color="auto"/>
              <w:bottom w:val="single" w:sz="4" w:space="0" w:color="auto"/>
              <w:right w:val="single" w:sz="4" w:space="0" w:color="auto"/>
            </w:tcBorders>
            <w:vAlign w:val="center"/>
          </w:tcPr>
          <w:p w14:paraId="46B1684A"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EFAB6B3"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33FC660"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10AA0015"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64D1E9BD"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6400D5C5"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F15C5CE" w14:textId="77777777" w:rsidR="008C6DC4" w:rsidRPr="008C6DC4" w:rsidRDefault="008C6DC4" w:rsidP="008C6DC4">
            <w:pPr>
              <w:pStyle w:val="TAL"/>
              <w:rPr>
                <w:rFonts w:ascii="Times New Roman" w:hAnsi="Times New Roman"/>
                <w:sz w:val="16"/>
                <w:szCs w:val="16"/>
                <w:lang w:eastAsia="ja-JP"/>
              </w:rPr>
            </w:pPr>
          </w:p>
        </w:tc>
      </w:tr>
      <w:tr w:rsidR="008C6DC4" w14:paraId="41453C3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65B2EA8"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DL_1A-3A-7C-28A_n5A_UL_7A_n5A</w:t>
            </w:r>
          </w:p>
        </w:tc>
        <w:tc>
          <w:tcPr>
            <w:tcW w:w="270" w:type="pct"/>
            <w:tcBorders>
              <w:top w:val="single" w:sz="4" w:space="0" w:color="auto"/>
              <w:left w:val="single" w:sz="4" w:space="0" w:color="auto"/>
              <w:bottom w:val="single" w:sz="4" w:space="0" w:color="auto"/>
              <w:right w:val="single" w:sz="4" w:space="0" w:color="auto"/>
            </w:tcBorders>
            <w:vAlign w:val="center"/>
          </w:tcPr>
          <w:p w14:paraId="0319CC3C"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FBCCE2D"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93E468D"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45257487"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48F428B2"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59CA23B5"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3AC8B7F0" w14:textId="77777777" w:rsidR="008C6DC4" w:rsidRPr="008C6DC4" w:rsidRDefault="008C6DC4" w:rsidP="008C6DC4">
            <w:pPr>
              <w:pStyle w:val="TAL"/>
              <w:rPr>
                <w:rFonts w:ascii="Times New Roman" w:hAnsi="Times New Roman"/>
                <w:sz w:val="16"/>
                <w:szCs w:val="16"/>
                <w:lang w:eastAsia="ja-JP"/>
              </w:rPr>
            </w:pPr>
          </w:p>
        </w:tc>
      </w:tr>
      <w:tr w:rsidR="008C6DC4" w14:paraId="52DAA6D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823F581"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lastRenderedPageBreak/>
              <w:t>DL_1A-3A-7C-28A_n5A_UL_7C_n5A</w:t>
            </w:r>
          </w:p>
        </w:tc>
        <w:tc>
          <w:tcPr>
            <w:tcW w:w="270" w:type="pct"/>
            <w:tcBorders>
              <w:top w:val="single" w:sz="4" w:space="0" w:color="auto"/>
              <w:left w:val="single" w:sz="4" w:space="0" w:color="auto"/>
              <w:bottom w:val="single" w:sz="4" w:space="0" w:color="auto"/>
              <w:right w:val="single" w:sz="4" w:space="0" w:color="auto"/>
            </w:tcBorders>
            <w:vAlign w:val="center"/>
          </w:tcPr>
          <w:p w14:paraId="368E2271"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5CC14F5"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14CAE8F"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75D15639"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7AE5C456"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5BAA17BE"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75DC1A5" w14:textId="77777777" w:rsidR="008C6DC4" w:rsidRPr="008C6DC4" w:rsidRDefault="008C6DC4" w:rsidP="008C6DC4">
            <w:pPr>
              <w:pStyle w:val="TAL"/>
              <w:rPr>
                <w:rFonts w:ascii="Times New Roman" w:hAnsi="Times New Roman"/>
                <w:sz w:val="16"/>
                <w:szCs w:val="16"/>
                <w:lang w:eastAsia="ja-JP"/>
              </w:rPr>
            </w:pPr>
          </w:p>
        </w:tc>
      </w:tr>
      <w:tr w:rsidR="008C6DC4" w14:paraId="11442B1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93E6B88"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DL_1A-3A-7C-28A_n5A_UL_28A_n5A</w:t>
            </w:r>
          </w:p>
        </w:tc>
        <w:tc>
          <w:tcPr>
            <w:tcW w:w="270" w:type="pct"/>
            <w:tcBorders>
              <w:top w:val="single" w:sz="4" w:space="0" w:color="auto"/>
              <w:left w:val="single" w:sz="4" w:space="0" w:color="auto"/>
              <w:bottom w:val="single" w:sz="4" w:space="0" w:color="auto"/>
              <w:right w:val="single" w:sz="4" w:space="0" w:color="auto"/>
            </w:tcBorders>
            <w:vAlign w:val="center"/>
          </w:tcPr>
          <w:p w14:paraId="5AAFFE72"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CC1448A"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D6F35E8"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7E73BB9A"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38F0F73C"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0F498F0B"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4014F19" w14:textId="77777777" w:rsidR="008C6DC4" w:rsidRPr="008C6DC4" w:rsidRDefault="008C6DC4" w:rsidP="008C6DC4">
            <w:pPr>
              <w:pStyle w:val="TAL"/>
              <w:rPr>
                <w:rFonts w:ascii="Times New Roman" w:hAnsi="Times New Roman"/>
                <w:sz w:val="16"/>
                <w:szCs w:val="16"/>
                <w:lang w:eastAsia="ja-JP"/>
              </w:rPr>
            </w:pPr>
          </w:p>
        </w:tc>
      </w:tr>
      <w:tr w:rsidR="008C6DC4" w14:paraId="0E00BF0A"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F36670C"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DL_1A-3C-7C-28A_n5A_UL_1A_n5A</w:t>
            </w:r>
          </w:p>
        </w:tc>
        <w:tc>
          <w:tcPr>
            <w:tcW w:w="270" w:type="pct"/>
            <w:tcBorders>
              <w:top w:val="single" w:sz="4" w:space="0" w:color="auto"/>
              <w:left w:val="single" w:sz="4" w:space="0" w:color="auto"/>
              <w:bottom w:val="single" w:sz="4" w:space="0" w:color="auto"/>
              <w:right w:val="single" w:sz="4" w:space="0" w:color="auto"/>
            </w:tcBorders>
            <w:vAlign w:val="center"/>
          </w:tcPr>
          <w:p w14:paraId="651C390F"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6C5DE7A"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FF4A29E"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170F7F5D"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4895BEEB"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33CA16B0"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AD52531" w14:textId="77777777" w:rsidR="008C6DC4" w:rsidRPr="008C6DC4" w:rsidRDefault="008C6DC4" w:rsidP="008C6DC4">
            <w:pPr>
              <w:pStyle w:val="TAL"/>
              <w:rPr>
                <w:rFonts w:ascii="Times New Roman" w:hAnsi="Times New Roman"/>
                <w:sz w:val="16"/>
                <w:szCs w:val="16"/>
                <w:lang w:eastAsia="ja-JP"/>
              </w:rPr>
            </w:pPr>
          </w:p>
        </w:tc>
      </w:tr>
      <w:tr w:rsidR="008C6DC4" w14:paraId="53640A6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DADAE63"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DL_1A-3C-7C-28A_n5A_UL_3A_n5A</w:t>
            </w:r>
          </w:p>
        </w:tc>
        <w:tc>
          <w:tcPr>
            <w:tcW w:w="270" w:type="pct"/>
            <w:tcBorders>
              <w:top w:val="single" w:sz="4" w:space="0" w:color="auto"/>
              <w:left w:val="single" w:sz="4" w:space="0" w:color="auto"/>
              <w:bottom w:val="single" w:sz="4" w:space="0" w:color="auto"/>
              <w:right w:val="single" w:sz="4" w:space="0" w:color="auto"/>
            </w:tcBorders>
            <w:vAlign w:val="center"/>
          </w:tcPr>
          <w:p w14:paraId="1B07D7F2"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6F41970"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D808BD8"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3781B31D"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05C12A9E"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p w14:paraId="5E8CA306" w14:textId="77777777" w:rsidR="008C6DC4" w:rsidRPr="008C6DC4" w:rsidRDefault="008C6DC4" w:rsidP="008C6DC4">
            <w:pPr>
              <w:pStyle w:val="TAL"/>
              <w:rPr>
                <w:rFonts w:ascii="Times New Roman" w:hAnsi="Times New Roman"/>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456FCCA"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82CA288" w14:textId="77777777" w:rsidR="008C6DC4" w:rsidRPr="008C6DC4" w:rsidRDefault="008C6DC4" w:rsidP="008C6DC4">
            <w:pPr>
              <w:pStyle w:val="TAL"/>
              <w:rPr>
                <w:rFonts w:ascii="Times New Roman" w:hAnsi="Times New Roman"/>
                <w:sz w:val="16"/>
                <w:szCs w:val="16"/>
                <w:lang w:eastAsia="ja-JP"/>
              </w:rPr>
            </w:pPr>
          </w:p>
        </w:tc>
      </w:tr>
      <w:tr w:rsidR="008C6DC4" w14:paraId="63104B8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FEF1650"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DL_1A-3C-7C-28A_n5A_UL_3C_n5A</w:t>
            </w:r>
          </w:p>
        </w:tc>
        <w:tc>
          <w:tcPr>
            <w:tcW w:w="270" w:type="pct"/>
            <w:tcBorders>
              <w:top w:val="single" w:sz="4" w:space="0" w:color="auto"/>
              <w:left w:val="single" w:sz="4" w:space="0" w:color="auto"/>
              <w:bottom w:val="single" w:sz="4" w:space="0" w:color="auto"/>
              <w:right w:val="single" w:sz="4" w:space="0" w:color="auto"/>
            </w:tcBorders>
            <w:vAlign w:val="center"/>
          </w:tcPr>
          <w:p w14:paraId="5237C431"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06E706E"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7DC03A0"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7E83FEE4"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28D67501"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46536AB9"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932205D" w14:textId="77777777" w:rsidR="008C6DC4" w:rsidRPr="008C6DC4" w:rsidRDefault="008C6DC4" w:rsidP="008C6DC4">
            <w:pPr>
              <w:pStyle w:val="TAL"/>
              <w:rPr>
                <w:rFonts w:ascii="Times New Roman" w:hAnsi="Times New Roman"/>
                <w:sz w:val="16"/>
                <w:szCs w:val="16"/>
                <w:lang w:eastAsia="ja-JP"/>
              </w:rPr>
            </w:pPr>
          </w:p>
        </w:tc>
      </w:tr>
      <w:tr w:rsidR="008C6DC4" w14:paraId="003E071E"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32D64CA"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DL_1A-3C-7C-28A_n5A_UL_7A_n5A</w:t>
            </w:r>
          </w:p>
        </w:tc>
        <w:tc>
          <w:tcPr>
            <w:tcW w:w="270" w:type="pct"/>
            <w:tcBorders>
              <w:top w:val="single" w:sz="4" w:space="0" w:color="auto"/>
              <w:left w:val="single" w:sz="4" w:space="0" w:color="auto"/>
              <w:bottom w:val="single" w:sz="4" w:space="0" w:color="auto"/>
              <w:right w:val="single" w:sz="4" w:space="0" w:color="auto"/>
            </w:tcBorders>
            <w:vAlign w:val="center"/>
          </w:tcPr>
          <w:p w14:paraId="7F805373"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90E5A36"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6A7CF11"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5EBF85FB"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7483E0F9"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025A94CA"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80AC540" w14:textId="77777777" w:rsidR="008C6DC4" w:rsidRPr="008C6DC4" w:rsidRDefault="008C6DC4" w:rsidP="008C6DC4">
            <w:pPr>
              <w:pStyle w:val="TAL"/>
              <w:rPr>
                <w:rFonts w:ascii="Times New Roman" w:hAnsi="Times New Roman"/>
                <w:sz w:val="16"/>
                <w:szCs w:val="16"/>
                <w:lang w:eastAsia="ja-JP"/>
              </w:rPr>
            </w:pPr>
          </w:p>
        </w:tc>
      </w:tr>
      <w:tr w:rsidR="008C6DC4" w14:paraId="3CA7812F"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6A3AC5D"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DL_1A-3C-7C-28A_n5A_UL_7C_n5A</w:t>
            </w:r>
          </w:p>
        </w:tc>
        <w:tc>
          <w:tcPr>
            <w:tcW w:w="270" w:type="pct"/>
            <w:tcBorders>
              <w:top w:val="single" w:sz="4" w:space="0" w:color="auto"/>
              <w:left w:val="single" w:sz="4" w:space="0" w:color="auto"/>
              <w:bottom w:val="single" w:sz="4" w:space="0" w:color="auto"/>
              <w:right w:val="single" w:sz="4" w:space="0" w:color="auto"/>
            </w:tcBorders>
            <w:vAlign w:val="center"/>
          </w:tcPr>
          <w:p w14:paraId="30185AE8"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1644675"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EEFB79D"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7D63FC51"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7FD39A0C"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73C9AA7A"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A9E0EB9" w14:textId="77777777" w:rsidR="008C6DC4" w:rsidRPr="008C6DC4" w:rsidRDefault="008C6DC4" w:rsidP="008C6DC4">
            <w:pPr>
              <w:pStyle w:val="TAL"/>
              <w:rPr>
                <w:rFonts w:ascii="Times New Roman" w:hAnsi="Times New Roman"/>
                <w:sz w:val="16"/>
                <w:szCs w:val="16"/>
                <w:lang w:eastAsia="ja-JP"/>
              </w:rPr>
            </w:pPr>
          </w:p>
        </w:tc>
      </w:tr>
      <w:tr w:rsidR="008C6DC4" w14:paraId="199E523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113C7D6"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DL_1A-3C-7C-28A_n5A_UL_28A_n5A</w:t>
            </w:r>
          </w:p>
        </w:tc>
        <w:tc>
          <w:tcPr>
            <w:tcW w:w="270" w:type="pct"/>
            <w:tcBorders>
              <w:top w:val="single" w:sz="4" w:space="0" w:color="auto"/>
              <w:left w:val="single" w:sz="4" w:space="0" w:color="auto"/>
              <w:bottom w:val="single" w:sz="4" w:space="0" w:color="auto"/>
              <w:right w:val="single" w:sz="4" w:space="0" w:color="auto"/>
            </w:tcBorders>
            <w:vAlign w:val="center"/>
          </w:tcPr>
          <w:p w14:paraId="6EE61576"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BD23CF8"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B79A0BB" w14:textId="77777777" w:rsidR="008C6DC4" w:rsidRPr="008C6DC4" w:rsidRDefault="008C6DC4" w:rsidP="008C6DC4">
            <w:pPr>
              <w:spacing w:after="100" w:afterAutospacing="1"/>
              <w:rPr>
                <w:sz w:val="16"/>
                <w:szCs w:val="16"/>
                <w:lang w:eastAsia="ja-JP"/>
              </w:rPr>
            </w:pPr>
            <w:r w:rsidRPr="008C6DC4">
              <w:rPr>
                <w:sz w:val="16"/>
                <w:szCs w:val="16"/>
                <w:lang w:eastAsia="ja-JP"/>
              </w:rPr>
              <w:t>TP 37.716-41-11: R4-1904908</w:t>
            </w:r>
          </w:p>
          <w:p w14:paraId="2417E6F9" w14:textId="77777777" w:rsidR="008C6DC4" w:rsidRPr="008C6DC4" w:rsidRDefault="008C6DC4" w:rsidP="008C6DC4">
            <w:pPr>
              <w:spacing w:after="100" w:afterAutospacing="1"/>
              <w:rPr>
                <w:sz w:val="16"/>
                <w:szCs w:val="16"/>
                <w:lang w:eastAsia="ja-JP"/>
              </w:rPr>
            </w:pPr>
            <w:r w:rsidRPr="008C6DC4">
              <w:rPr>
                <w:sz w:val="16"/>
                <w:szCs w:val="16"/>
                <w:lang w:eastAsia="ja-JP"/>
              </w:rPr>
              <w:t>TS 38.101-3: R4-1910295</w:t>
            </w:r>
          </w:p>
        </w:tc>
        <w:tc>
          <w:tcPr>
            <w:tcW w:w="480" w:type="pct"/>
            <w:tcBorders>
              <w:top w:val="single" w:sz="4" w:space="0" w:color="auto"/>
              <w:left w:val="single" w:sz="4" w:space="0" w:color="auto"/>
              <w:bottom w:val="single" w:sz="4" w:space="0" w:color="auto"/>
              <w:right w:val="single" w:sz="4" w:space="0" w:color="auto"/>
            </w:tcBorders>
          </w:tcPr>
          <w:p w14:paraId="4404AB69"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0230A388"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EFE375B" w14:textId="77777777" w:rsidR="008C6DC4" w:rsidRPr="008C6DC4" w:rsidRDefault="008C6DC4" w:rsidP="008C6DC4">
            <w:pPr>
              <w:pStyle w:val="TAL"/>
              <w:rPr>
                <w:rFonts w:ascii="Times New Roman" w:hAnsi="Times New Roman"/>
                <w:sz w:val="16"/>
                <w:szCs w:val="16"/>
                <w:lang w:eastAsia="ja-JP"/>
              </w:rPr>
            </w:pPr>
          </w:p>
        </w:tc>
      </w:tr>
      <w:tr w:rsidR="008C6DC4" w14:paraId="2C8A13A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9C4BC47"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DL_1A-3A-7A-28A_n28A_UL_1A_n28A</w:t>
            </w:r>
          </w:p>
        </w:tc>
        <w:tc>
          <w:tcPr>
            <w:tcW w:w="270" w:type="pct"/>
            <w:tcBorders>
              <w:top w:val="single" w:sz="4" w:space="0" w:color="auto"/>
              <w:left w:val="single" w:sz="4" w:space="0" w:color="auto"/>
              <w:bottom w:val="single" w:sz="4" w:space="0" w:color="auto"/>
              <w:right w:val="single" w:sz="4" w:space="0" w:color="auto"/>
            </w:tcBorders>
            <w:vAlign w:val="center"/>
          </w:tcPr>
          <w:p w14:paraId="3B77E7C1"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202A98A"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B2EBF1E"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B66AD48"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D12634B"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457820AB" w14:textId="77777777" w:rsidR="008C6DC4" w:rsidRPr="008C6DC4" w:rsidRDefault="008C6DC4" w:rsidP="008C6DC4">
            <w:pPr>
              <w:pStyle w:val="TAL"/>
              <w:rPr>
                <w:rFonts w:ascii="Times New Roman" w:hAnsi="Times New Roman"/>
                <w:sz w:val="16"/>
                <w:szCs w:val="16"/>
                <w:lang w:eastAsia="ja-JP"/>
              </w:rPr>
            </w:pPr>
          </w:p>
        </w:tc>
      </w:tr>
      <w:tr w:rsidR="008C6DC4" w14:paraId="4C239152"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8214EE7"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DL_1A-3A-7A-28A_n28A_UL_3A_n28A</w:t>
            </w:r>
          </w:p>
        </w:tc>
        <w:tc>
          <w:tcPr>
            <w:tcW w:w="270" w:type="pct"/>
            <w:tcBorders>
              <w:top w:val="single" w:sz="4" w:space="0" w:color="auto"/>
              <w:left w:val="single" w:sz="4" w:space="0" w:color="auto"/>
              <w:bottom w:val="single" w:sz="4" w:space="0" w:color="auto"/>
              <w:right w:val="single" w:sz="4" w:space="0" w:color="auto"/>
            </w:tcBorders>
            <w:vAlign w:val="center"/>
          </w:tcPr>
          <w:p w14:paraId="40DCCE35"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1DF9C5F"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A7ECF8A"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DECB1AE"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C69442A"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4D68E4EF" w14:textId="77777777" w:rsidR="008C6DC4" w:rsidRPr="008C6DC4" w:rsidRDefault="008C6DC4" w:rsidP="008C6DC4">
            <w:pPr>
              <w:pStyle w:val="TAL"/>
              <w:rPr>
                <w:rFonts w:ascii="Times New Roman" w:hAnsi="Times New Roman"/>
                <w:sz w:val="16"/>
                <w:szCs w:val="16"/>
                <w:lang w:eastAsia="ja-JP"/>
              </w:rPr>
            </w:pPr>
          </w:p>
        </w:tc>
      </w:tr>
      <w:tr w:rsidR="008C6DC4" w14:paraId="14B2611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B8AD13B"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DL_1A-3A-7A-28A_n28A_UL_7A_n28A</w:t>
            </w:r>
          </w:p>
        </w:tc>
        <w:tc>
          <w:tcPr>
            <w:tcW w:w="270" w:type="pct"/>
            <w:tcBorders>
              <w:top w:val="single" w:sz="4" w:space="0" w:color="auto"/>
              <w:left w:val="single" w:sz="4" w:space="0" w:color="auto"/>
              <w:bottom w:val="single" w:sz="4" w:space="0" w:color="auto"/>
              <w:right w:val="single" w:sz="4" w:space="0" w:color="auto"/>
            </w:tcBorders>
            <w:vAlign w:val="center"/>
          </w:tcPr>
          <w:p w14:paraId="67898120"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12B8769"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DF6985F"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8402418"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FB56D4E"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1E2F3935" w14:textId="77777777" w:rsidR="008C6DC4" w:rsidRPr="008C6DC4" w:rsidRDefault="008C6DC4" w:rsidP="008C6DC4">
            <w:pPr>
              <w:pStyle w:val="TAL"/>
              <w:rPr>
                <w:rFonts w:ascii="Times New Roman" w:hAnsi="Times New Roman"/>
                <w:sz w:val="16"/>
                <w:szCs w:val="16"/>
                <w:lang w:eastAsia="ja-JP"/>
              </w:rPr>
            </w:pPr>
          </w:p>
        </w:tc>
      </w:tr>
      <w:tr w:rsidR="008C6DC4" w14:paraId="187DF33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A42DFEF"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DL_1A-3A-7A-28A_n28A_UL_28A_n28A</w:t>
            </w:r>
          </w:p>
        </w:tc>
        <w:tc>
          <w:tcPr>
            <w:tcW w:w="270" w:type="pct"/>
            <w:tcBorders>
              <w:top w:val="single" w:sz="4" w:space="0" w:color="auto"/>
              <w:left w:val="single" w:sz="4" w:space="0" w:color="auto"/>
              <w:bottom w:val="single" w:sz="4" w:space="0" w:color="auto"/>
              <w:right w:val="single" w:sz="4" w:space="0" w:color="auto"/>
            </w:tcBorders>
            <w:vAlign w:val="center"/>
          </w:tcPr>
          <w:p w14:paraId="129598FC"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01AC820"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E7C3F86"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F9DF7F5"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A3E4AA5"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22C27136" w14:textId="77777777" w:rsidR="008C6DC4" w:rsidRPr="008C6DC4" w:rsidRDefault="008C6DC4" w:rsidP="008C6DC4">
            <w:pPr>
              <w:pStyle w:val="TAL"/>
              <w:rPr>
                <w:rFonts w:ascii="Times New Roman" w:hAnsi="Times New Roman"/>
                <w:sz w:val="16"/>
                <w:szCs w:val="16"/>
                <w:lang w:eastAsia="ja-JP"/>
              </w:rPr>
            </w:pPr>
          </w:p>
        </w:tc>
      </w:tr>
      <w:tr w:rsidR="008C6DC4" w14:paraId="7F38DE5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2E87393"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DL_1A-3C-7A-28A_n28A_UL_1A_n28A</w:t>
            </w:r>
          </w:p>
        </w:tc>
        <w:tc>
          <w:tcPr>
            <w:tcW w:w="270" w:type="pct"/>
            <w:tcBorders>
              <w:top w:val="single" w:sz="4" w:space="0" w:color="auto"/>
              <w:left w:val="single" w:sz="4" w:space="0" w:color="auto"/>
              <w:bottom w:val="single" w:sz="4" w:space="0" w:color="auto"/>
              <w:right w:val="single" w:sz="4" w:space="0" w:color="auto"/>
            </w:tcBorders>
            <w:vAlign w:val="center"/>
          </w:tcPr>
          <w:p w14:paraId="1AA6AC24"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7269D79"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F73EDDE"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D793F5B"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F805A81"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A1CD58A" w14:textId="77777777" w:rsidR="008C6DC4" w:rsidRPr="008C6DC4" w:rsidRDefault="008C6DC4" w:rsidP="008C6DC4">
            <w:pPr>
              <w:pStyle w:val="TAL"/>
              <w:rPr>
                <w:rFonts w:ascii="Times New Roman" w:hAnsi="Times New Roman"/>
                <w:sz w:val="16"/>
                <w:szCs w:val="16"/>
                <w:lang w:eastAsia="ja-JP"/>
              </w:rPr>
            </w:pPr>
          </w:p>
        </w:tc>
      </w:tr>
      <w:tr w:rsidR="008C6DC4" w14:paraId="1770E9BC"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3B63C7E"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DL_1A-3C-7A-28A_n28A_UL_3A_n28A</w:t>
            </w:r>
          </w:p>
        </w:tc>
        <w:tc>
          <w:tcPr>
            <w:tcW w:w="270" w:type="pct"/>
            <w:tcBorders>
              <w:top w:val="single" w:sz="4" w:space="0" w:color="auto"/>
              <w:left w:val="single" w:sz="4" w:space="0" w:color="auto"/>
              <w:bottom w:val="single" w:sz="4" w:space="0" w:color="auto"/>
              <w:right w:val="single" w:sz="4" w:space="0" w:color="auto"/>
            </w:tcBorders>
            <w:vAlign w:val="center"/>
          </w:tcPr>
          <w:p w14:paraId="413B90E7"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532D3AC"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9EF3A96"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9A762CF"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58682A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144E35C1" w14:textId="77777777" w:rsidR="008C6DC4" w:rsidRPr="008C6DC4" w:rsidRDefault="008C6DC4" w:rsidP="008C6DC4">
            <w:pPr>
              <w:pStyle w:val="TAL"/>
              <w:rPr>
                <w:rFonts w:ascii="Times New Roman" w:hAnsi="Times New Roman"/>
                <w:sz w:val="16"/>
                <w:szCs w:val="16"/>
                <w:lang w:eastAsia="ja-JP"/>
              </w:rPr>
            </w:pPr>
          </w:p>
        </w:tc>
      </w:tr>
      <w:tr w:rsidR="008C6DC4" w14:paraId="634ECE9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1C382BF"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DL_1A-3C-7A-28A_n28A_UL_3C_n28A</w:t>
            </w:r>
          </w:p>
        </w:tc>
        <w:tc>
          <w:tcPr>
            <w:tcW w:w="270" w:type="pct"/>
            <w:tcBorders>
              <w:top w:val="single" w:sz="4" w:space="0" w:color="auto"/>
              <w:left w:val="single" w:sz="4" w:space="0" w:color="auto"/>
              <w:bottom w:val="single" w:sz="4" w:space="0" w:color="auto"/>
              <w:right w:val="single" w:sz="4" w:space="0" w:color="auto"/>
            </w:tcBorders>
            <w:vAlign w:val="center"/>
          </w:tcPr>
          <w:p w14:paraId="247BD518"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3DAACF4A"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CDF0DFE"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428A761"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6AA39D6"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5B799B7C" w14:textId="77777777" w:rsidR="008C6DC4" w:rsidRPr="008C6DC4" w:rsidRDefault="008C6DC4" w:rsidP="008C6DC4">
            <w:pPr>
              <w:pStyle w:val="TAL"/>
              <w:rPr>
                <w:rFonts w:ascii="Times New Roman" w:hAnsi="Times New Roman"/>
                <w:sz w:val="16"/>
                <w:szCs w:val="16"/>
                <w:lang w:eastAsia="ja-JP"/>
              </w:rPr>
            </w:pPr>
          </w:p>
        </w:tc>
      </w:tr>
      <w:tr w:rsidR="008C6DC4" w14:paraId="0C9EE51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158824C"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DL_1A-3C-7A-28A_n28A_UL_7A_n28A</w:t>
            </w:r>
          </w:p>
        </w:tc>
        <w:tc>
          <w:tcPr>
            <w:tcW w:w="270" w:type="pct"/>
            <w:tcBorders>
              <w:top w:val="single" w:sz="4" w:space="0" w:color="auto"/>
              <w:left w:val="single" w:sz="4" w:space="0" w:color="auto"/>
              <w:bottom w:val="single" w:sz="4" w:space="0" w:color="auto"/>
              <w:right w:val="single" w:sz="4" w:space="0" w:color="auto"/>
            </w:tcBorders>
            <w:vAlign w:val="center"/>
          </w:tcPr>
          <w:p w14:paraId="1B8B78BA"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0A32640"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DFF454F"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512BC4B"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1ACE65DC"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7B266FE0" w14:textId="77777777" w:rsidR="008C6DC4" w:rsidRPr="008C6DC4" w:rsidRDefault="008C6DC4" w:rsidP="008C6DC4">
            <w:pPr>
              <w:pStyle w:val="TAL"/>
              <w:rPr>
                <w:rFonts w:ascii="Times New Roman" w:hAnsi="Times New Roman"/>
                <w:sz w:val="16"/>
                <w:szCs w:val="16"/>
                <w:lang w:eastAsia="ja-JP"/>
              </w:rPr>
            </w:pPr>
          </w:p>
        </w:tc>
      </w:tr>
      <w:tr w:rsidR="008C6DC4" w14:paraId="01A9289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6C7F2AF"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DL_1A-3C-7A-28A_n28A_UL_28A_n28A</w:t>
            </w:r>
          </w:p>
        </w:tc>
        <w:tc>
          <w:tcPr>
            <w:tcW w:w="270" w:type="pct"/>
            <w:tcBorders>
              <w:top w:val="single" w:sz="4" w:space="0" w:color="auto"/>
              <w:left w:val="single" w:sz="4" w:space="0" w:color="auto"/>
              <w:bottom w:val="single" w:sz="4" w:space="0" w:color="auto"/>
              <w:right w:val="single" w:sz="4" w:space="0" w:color="auto"/>
            </w:tcBorders>
            <w:vAlign w:val="center"/>
          </w:tcPr>
          <w:p w14:paraId="7FB5EE0D"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17A57B2"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D82FB97"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4FAA4FA"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E97D6F3"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721DF0BB" w14:textId="77777777" w:rsidR="008C6DC4" w:rsidRPr="008C6DC4" w:rsidRDefault="008C6DC4" w:rsidP="008C6DC4">
            <w:pPr>
              <w:pStyle w:val="TAL"/>
              <w:rPr>
                <w:rFonts w:ascii="Times New Roman" w:hAnsi="Times New Roman"/>
                <w:sz w:val="16"/>
                <w:szCs w:val="16"/>
                <w:lang w:eastAsia="ja-JP"/>
              </w:rPr>
            </w:pPr>
          </w:p>
        </w:tc>
      </w:tr>
      <w:tr w:rsidR="008C6DC4" w14:paraId="6FDD358F"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18665F2"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DL_1A-3A-7C-28A_n28A_UL_1A_n28A</w:t>
            </w:r>
          </w:p>
        </w:tc>
        <w:tc>
          <w:tcPr>
            <w:tcW w:w="270" w:type="pct"/>
            <w:tcBorders>
              <w:top w:val="single" w:sz="4" w:space="0" w:color="auto"/>
              <w:left w:val="single" w:sz="4" w:space="0" w:color="auto"/>
              <w:bottom w:val="single" w:sz="4" w:space="0" w:color="auto"/>
              <w:right w:val="single" w:sz="4" w:space="0" w:color="auto"/>
            </w:tcBorders>
            <w:vAlign w:val="center"/>
          </w:tcPr>
          <w:p w14:paraId="2C01C6E3"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B37CCD4"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6B9BD1B"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E98715A"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9415A8B"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B3B5FF6" w14:textId="77777777" w:rsidR="008C6DC4" w:rsidRPr="008C6DC4" w:rsidRDefault="008C6DC4" w:rsidP="008C6DC4">
            <w:pPr>
              <w:pStyle w:val="TAL"/>
              <w:rPr>
                <w:rFonts w:ascii="Times New Roman" w:hAnsi="Times New Roman"/>
                <w:sz w:val="16"/>
                <w:szCs w:val="16"/>
                <w:lang w:eastAsia="ja-JP"/>
              </w:rPr>
            </w:pPr>
          </w:p>
        </w:tc>
      </w:tr>
      <w:tr w:rsidR="008C6DC4" w14:paraId="3236704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45C9CF2"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DL_1A-3A-7C-28A_n28A_UL_3A_n28A</w:t>
            </w:r>
          </w:p>
        </w:tc>
        <w:tc>
          <w:tcPr>
            <w:tcW w:w="270" w:type="pct"/>
            <w:tcBorders>
              <w:top w:val="single" w:sz="4" w:space="0" w:color="auto"/>
              <w:left w:val="single" w:sz="4" w:space="0" w:color="auto"/>
              <w:bottom w:val="single" w:sz="4" w:space="0" w:color="auto"/>
              <w:right w:val="single" w:sz="4" w:space="0" w:color="auto"/>
            </w:tcBorders>
            <w:vAlign w:val="center"/>
          </w:tcPr>
          <w:p w14:paraId="3FFDBC44"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42C5A11"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487FE17"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02B8FDF"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23B3DD9"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5C06D86" w14:textId="77777777" w:rsidR="008C6DC4" w:rsidRPr="008C6DC4" w:rsidRDefault="008C6DC4" w:rsidP="008C6DC4">
            <w:pPr>
              <w:pStyle w:val="TAL"/>
              <w:rPr>
                <w:rFonts w:ascii="Times New Roman" w:hAnsi="Times New Roman"/>
                <w:sz w:val="16"/>
                <w:szCs w:val="16"/>
                <w:lang w:eastAsia="ja-JP"/>
              </w:rPr>
            </w:pPr>
          </w:p>
        </w:tc>
      </w:tr>
      <w:tr w:rsidR="008C6DC4" w14:paraId="5105D6F2"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D7ECA14"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DL_1A-3A-7C-28A_n28A_UL_7A_n28A</w:t>
            </w:r>
          </w:p>
        </w:tc>
        <w:tc>
          <w:tcPr>
            <w:tcW w:w="270" w:type="pct"/>
            <w:tcBorders>
              <w:top w:val="single" w:sz="4" w:space="0" w:color="auto"/>
              <w:left w:val="single" w:sz="4" w:space="0" w:color="auto"/>
              <w:bottom w:val="single" w:sz="4" w:space="0" w:color="auto"/>
              <w:right w:val="single" w:sz="4" w:space="0" w:color="auto"/>
            </w:tcBorders>
            <w:vAlign w:val="center"/>
          </w:tcPr>
          <w:p w14:paraId="341B637E"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9C4A6ED"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84496E2"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A5D2C33"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1375810A"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1DE40E50" w14:textId="77777777" w:rsidR="008C6DC4" w:rsidRPr="008C6DC4" w:rsidRDefault="008C6DC4" w:rsidP="008C6DC4">
            <w:pPr>
              <w:pStyle w:val="TAL"/>
              <w:rPr>
                <w:rFonts w:ascii="Times New Roman" w:hAnsi="Times New Roman"/>
                <w:sz w:val="16"/>
                <w:szCs w:val="16"/>
                <w:lang w:eastAsia="ja-JP"/>
              </w:rPr>
            </w:pPr>
          </w:p>
        </w:tc>
      </w:tr>
      <w:tr w:rsidR="008C6DC4" w14:paraId="55A3A6F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813F17B"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DL_1A-3A-7C-28A_n28A_UL_7C_n28A</w:t>
            </w:r>
          </w:p>
        </w:tc>
        <w:tc>
          <w:tcPr>
            <w:tcW w:w="270" w:type="pct"/>
            <w:tcBorders>
              <w:top w:val="single" w:sz="4" w:space="0" w:color="auto"/>
              <w:left w:val="single" w:sz="4" w:space="0" w:color="auto"/>
              <w:bottom w:val="single" w:sz="4" w:space="0" w:color="auto"/>
              <w:right w:val="single" w:sz="4" w:space="0" w:color="auto"/>
            </w:tcBorders>
            <w:vAlign w:val="center"/>
          </w:tcPr>
          <w:p w14:paraId="6023E747"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C6C88B3"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AC5292C"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8C95747"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F25ED8D"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5D16FAE2" w14:textId="77777777" w:rsidR="008C6DC4" w:rsidRPr="008C6DC4" w:rsidRDefault="008C6DC4" w:rsidP="008C6DC4">
            <w:pPr>
              <w:pStyle w:val="TAL"/>
              <w:rPr>
                <w:rFonts w:ascii="Times New Roman" w:hAnsi="Times New Roman"/>
                <w:sz w:val="16"/>
                <w:szCs w:val="16"/>
                <w:lang w:eastAsia="ja-JP"/>
              </w:rPr>
            </w:pPr>
          </w:p>
        </w:tc>
      </w:tr>
      <w:tr w:rsidR="008C6DC4" w14:paraId="3162872F"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248222D"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DL_1A-3A-7C-28A_n28A_UL_28A_n28A</w:t>
            </w:r>
          </w:p>
        </w:tc>
        <w:tc>
          <w:tcPr>
            <w:tcW w:w="270" w:type="pct"/>
            <w:tcBorders>
              <w:top w:val="single" w:sz="4" w:space="0" w:color="auto"/>
              <w:left w:val="single" w:sz="4" w:space="0" w:color="auto"/>
              <w:bottom w:val="single" w:sz="4" w:space="0" w:color="auto"/>
              <w:right w:val="single" w:sz="4" w:space="0" w:color="auto"/>
            </w:tcBorders>
            <w:vAlign w:val="center"/>
          </w:tcPr>
          <w:p w14:paraId="2453DBC9"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02373C8"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B1D8E42"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7E74236"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DE3C8FD"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56A274AA" w14:textId="77777777" w:rsidR="008C6DC4" w:rsidRPr="008C6DC4" w:rsidRDefault="008C6DC4" w:rsidP="008C6DC4">
            <w:pPr>
              <w:pStyle w:val="TAL"/>
              <w:rPr>
                <w:rFonts w:ascii="Times New Roman" w:hAnsi="Times New Roman"/>
                <w:sz w:val="16"/>
                <w:szCs w:val="16"/>
                <w:lang w:eastAsia="ja-JP"/>
              </w:rPr>
            </w:pPr>
          </w:p>
        </w:tc>
      </w:tr>
      <w:tr w:rsidR="008C6DC4" w14:paraId="788CC99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BE8DF5B"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DL_1A-3C-7C-28A_n28A_UL_1A_n28A</w:t>
            </w:r>
          </w:p>
        </w:tc>
        <w:tc>
          <w:tcPr>
            <w:tcW w:w="270" w:type="pct"/>
            <w:tcBorders>
              <w:top w:val="single" w:sz="4" w:space="0" w:color="auto"/>
              <w:left w:val="single" w:sz="4" w:space="0" w:color="auto"/>
              <w:bottom w:val="single" w:sz="4" w:space="0" w:color="auto"/>
              <w:right w:val="single" w:sz="4" w:space="0" w:color="auto"/>
            </w:tcBorders>
            <w:vAlign w:val="center"/>
          </w:tcPr>
          <w:p w14:paraId="1FCD7243"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7A543C4"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A257E5D"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5B6D6630"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EF62651"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1428B3F7" w14:textId="77777777" w:rsidR="008C6DC4" w:rsidRPr="008C6DC4" w:rsidRDefault="008C6DC4" w:rsidP="008C6DC4">
            <w:pPr>
              <w:pStyle w:val="TAL"/>
              <w:rPr>
                <w:rFonts w:ascii="Times New Roman" w:hAnsi="Times New Roman"/>
                <w:sz w:val="16"/>
                <w:szCs w:val="16"/>
                <w:lang w:eastAsia="ja-JP"/>
              </w:rPr>
            </w:pPr>
          </w:p>
        </w:tc>
      </w:tr>
      <w:tr w:rsidR="008C6DC4" w14:paraId="77CA0D7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C1EB545"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DL_1A-3C-7C-28A_n28A_UL_3A_n28A</w:t>
            </w:r>
          </w:p>
        </w:tc>
        <w:tc>
          <w:tcPr>
            <w:tcW w:w="270" w:type="pct"/>
            <w:tcBorders>
              <w:top w:val="single" w:sz="4" w:space="0" w:color="auto"/>
              <w:left w:val="single" w:sz="4" w:space="0" w:color="auto"/>
              <w:bottom w:val="single" w:sz="4" w:space="0" w:color="auto"/>
              <w:right w:val="single" w:sz="4" w:space="0" w:color="auto"/>
            </w:tcBorders>
            <w:vAlign w:val="center"/>
          </w:tcPr>
          <w:p w14:paraId="511CE504"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C8AB932"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0EF9ED6"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3AD5242"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B3971A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65C954E0" w14:textId="77777777" w:rsidR="008C6DC4" w:rsidRPr="008C6DC4" w:rsidRDefault="008C6DC4" w:rsidP="008C6DC4">
            <w:pPr>
              <w:pStyle w:val="TAL"/>
              <w:rPr>
                <w:rFonts w:ascii="Times New Roman" w:hAnsi="Times New Roman"/>
                <w:sz w:val="16"/>
                <w:szCs w:val="16"/>
                <w:lang w:eastAsia="ja-JP"/>
              </w:rPr>
            </w:pPr>
          </w:p>
        </w:tc>
      </w:tr>
      <w:tr w:rsidR="008C6DC4" w14:paraId="61C3C4A5"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D742E68"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DL_1A-3C-7C-28A_n28A_UL_3C_n28A</w:t>
            </w:r>
          </w:p>
        </w:tc>
        <w:tc>
          <w:tcPr>
            <w:tcW w:w="270" w:type="pct"/>
            <w:tcBorders>
              <w:top w:val="single" w:sz="4" w:space="0" w:color="auto"/>
              <w:left w:val="single" w:sz="4" w:space="0" w:color="auto"/>
              <w:bottom w:val="single" w:sz="4" w:space="0" w:color="auto"/>
              <w:right w:val="single" w:sz="4" w:space="0" w:color="auto"/>
            </w:tcBorders>
            <w:vAlign w:val="center"/>
          </w:tcPr>
          <w:p w14:paraId="0D25160A"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2CB3155"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8307075"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5570587"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67C01C1"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6E5C30A9" w14:textId="77777777" w:rsidR="008C6DC4" w:rsidRPr="008C6DC4" w:rsidRDefault="008C6DC4" w:rsidP="008C6DC4">
            <w:pPr>
              <w:pStyle w:val="TAL"/>
              <w:rPr>
                <w:rFonts w:ascii="Times New Roman" w:hAnsi="Times New Roman"/>
                <w:sz w:val="16"/>
                <w:szCs w:val="16"/>
                <w:lang w:eastAsia="ja-JP"/>
              </w:rPr>
            </w:pPr>
          </w:p>
        </w:tc>
      </w:tr>
      <w:tr w:rsidR="008C6DC4" w14:paraId="3E871DBD"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E5BD485"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DL_1A-3C-7C-28A_n28A_UL_7A_n28A</w:t>
            </w:r>
          </w:p>
        </w:tc>
        <w:tc>
          <w:tcPr>
            <w:tcW w:w="270" w:type="pct"/>
            <w:tcBorders>
              <w:top w:val="single" w:sz="4" w:space="0" w:color="auto"/>
              <w:left w:val="single" w:sz="4" w:space="0" w:color="auto"/>
              <w:bottom w:val="single" w:sz="4" w:space="0" w:color="auto"/>
              <w:right w:val="single" w:sz="4" w:space="0" w:color="auto"/>
            </w:tcBorders>
            <w:vAlign w:val="center"/>
          </w:tcPr>
          <w:p w14:paraId="13F4BF59"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2F5D6252"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C91A4FA"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A72E5B5"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4E33741"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2BCBA509" w14:textId="77777777" w:rsidR="008C6DC4" w:rsidRPr="008C6DC4" w:rsidRDefault="008C6DC4" w:rsidP="008C6DC4">
            <w:pPr>
              <w:pStyle w:val="TAL"/>
              <w:rPr>
                <w:rFonts w:ascii="Times New Roman" w:hAnsi="Times New Roman"/>
                <w:sz w:val="16"/>
                <w:szCs w:val="16"/>
                <w:lang w:eastAsia="ja-JP"/>
              </w:rPr>
            </w:pPr>
          </w:p>
        </w:tc>
      </w:tr>
      <w:tr w:rsidR="008C6DC4" w14:paraId="2263CD38"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08CC2D6"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DL_1A-3C-7C-28A_n28A_UL_7C_n28A</w:t>
            </w:r>
          </w:p>
        </w:tc>
        <w:tc>
          <w:tcPr>
            <w:tcW w:w="270" w:type="pct"/>
            <w:tcBorders>
              <w:top w:val="single" w:sz="4" w:space="0" w:color="auto"/>
              <w:left w:val="single" w:sz="4" w:space="0" w:color="auto"/>
              <w:bottom w:val="single" w:sz="4" w:space="0" w:color="auto"/>
              <w:right w:val="single" w:sz="4" w:space="0" w:color="auto"/>
            </w:tcBorders>
            <w:vAlign w:val="center"/>
          </w:tcPr>
          <w:p w14:paraId="131B6A28"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DC42EEA"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A488B32"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C10BBE2"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90481DA"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4CF65D3D" w14:textId="77777777" w:rsidR="008C6DC4" w:rsidRPr="008C6DC4" w:rsidRDefault="008C6DC4" w:rsidP="008C6DC4">
            <w:pPr>
              <w:pStyle w:val="TAL"/>
              <w:rPr>
                <w:rFonts w:ascii="Times New Roman" w:hAnsi="Times New Roman"/>
                <w:sz w:val="16"/>
                <w:szCs w:val="16"/>
                <w:lang w:eastAsia="ja-JP"/>
              </w:rPr>
            </w:pPr>
          </w:p>
        </w:tc>
      </w:tr>
      <w:tr w:rsidR="008C6DC4" w14:paraId="53D16CA5"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9C4B1F0"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DL_1A-3C-7C-28A_n28A_UL_28A_n28A</w:t>
            </w:r>
          </w:p>
        </w:tc>
        <w:tc>
          <w:tcPr>
            <w:tcW w:w="270" w:type="pct"/>
            <w:tcBorders>
              <w:top w:val="single" w:sz="4" w:space="0" w:color="auto"/>
              <w:left w:val="single" w:sz="4" w:space="0" w:color="auto"/>
              <w:bottom w:val="single" w:sz="4" w:space="0" w:color="auto"/>
              <w:right w:val="single" w:sz="4" w:space="0" w:color="auto"/>
            </w:tcBorders>
            <w:vAlign w:val="center"/>
          </w:tcPr>
          <w:p w14:paraId="39EB20CD"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C561F6F"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F009953"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506E13D"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3FBC410"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4C9D9106" w14:textId="77777777" w:rsidR="008C6DC4" w:rsidRPr="008C6DC4" w:rsidRDefault="008C6DC4" w:rsidP="008C6DC4">
            <w:pPr>
              <w:pStyle w:val="TAL"/>
              <w:rPr>
                <w:rFonts w:ascii="Times New Roman" w:hAnsi="Times New Roman"/>
                <w:sz w:val="16"/>
                <w:szCs w:val="16"/>
                <w:lang w:eastAsia="ja-JP"/>
              </w:rPr>
            </w:pPr>
          </w:p>
        </w:tc>
      </w:tr>
      <w:tr w:rsidR="008C6DC4" w14:paraId="60A90F9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441CB23"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DL_1A-3A-7A-28A_n7A_UL_1A_n7A</w:t>
            </w:r>
          </w:p>
        </w:tc>
        <w:tc>
          <w:tcPr>
            <w:tcW w:w="270" w:type="pct"/>
            <w:tcBorders>
              <w:top w:val="single" w:sz="4" w:space="0" w:color="auto"/>
              <w:left w:val="single" w:sz="4" w:space="0" w:color="auto"/>
              <w:bottom w:val="single" w:sz="4" w:space="0" w:color="auto"/>
              <w:right w:val="single" w:sz="4" w:space="0" w:color="auto"/>
            </w:tcBorders>
            <w:vAlign w:val="center"/>
          </w:tcPr>
          <w:p w14:paraId="0B1AC55A"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D11B3B0"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B271DEF"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6B4401A"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C0BFCF6"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2F44934" w14:textId="77777777" w:rsidR="008C6DC4" w:rsidRPr="008C6DC4" w:rsidRDefault="008C6DC4" w:rsidP="008C6DC4">
            <w:pPr>
              <w:pStyle w:val="TAL"/>
              <w:rPr>
                <w:rFonts w:ascii="Times New Roman" w:hAnsi="Times New Roman"/>
                <w:sz w:val="16"/>
                <w:szCs w:val="16"/>
                <w:lang w:eastAsia="ja-JP"/>
              </w:rPr>
            </w:pPr>
          </w:p>
        </w:tc>
      </w:tr>
      <w:tr w:rsidR="008C6DC4" w14:paraId="640183A9"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0C789BD"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DL_1A-3A-7A-28A_n7A_UL_3A_n7A</w:t>
            </w:r>
          </w:p>
        </w:tc>
        <w:tc>
          <w:tcPr>
            <w:tcW w:w="270" w:type="pct"/>
            <w:tcBorders>
              <w:top w:val="single" w:sz="4" w:space="0" w:color="auto"/>
              <w:left w:val="single" w:sz="4" w:space="0" w:color="auto"/>
              <w:bottom w:val="single" w:sz="4" w:space="0" w:color="auto"/>
              <w:right w:val="single" w:sz="4" w:space="0" w:color="auto"/>
            </w:tcBorders>
            <w:vAlign w:val="center"/>
          </w:tcPr>
          <w:p w14:paraId="11FC03DC"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C2CCD7E"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DD40196"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94DB4C7"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51D1599"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77D29094" w14:textId="77777777" w:rsidR="008C6DC4" w:rsidRPr="008C6DC4" w:rsidRDefault="008C6DC4" w:rsidP="008C6DC4">
            <w:pPr>
              <w:pStyle w:val="TAL"/>
              <w:rPr>
                <w:rFonts w:ascii="Times New Roman" w:hAnsi="Times New Roman"/>
                <w:sz w:val="16"/>
                <w:szCs w:val="16"/>
                <w:lang w:eastAsia="ja-JP"/>
              </w:rPr>
            </w:pPr>
          </w:p>
        </w:tc>
      </w:tr>
      <w:tr w:rsidR="008C6DC4" w14:paraId="6F2022F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924DB03"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DL_1A-3A-7A-28A_n7A_UL_7A_n7A</w:t>
            </w:r>
          </w:p>
        </w:tc>
        <w:tc>
          <w:tcPr>
            <w:tcW w:w="270" w:type="pct"/>
            <w:tcBorders>
              <w:top w:val="single" w:sz="4" w:space="0" w:color="auto"/>
              <w:left w:val="single" w:sz="4" w:space="0" w:color="auto"/>
              <w:bottom w:val="single" w:sz="4" w:space="0" w:color="auto"/>
              <w:right w:val="single" w:sz="4" w:space="0" w:color="auto"/>
            </w:tcBorders>
            <w:vAlign w:val="center"/>
          </w:tcPr>
          <w:p w14:paraId="05F2DC28"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0F4AABE"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5472E69"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6CC67DC"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AB9241D"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7BAB210E" w14:textId="77777777" w:rsidR="008C6DC4" w:rsidRPr="008C6DC4" w:rsidRDefault="008C6DC4" w:rsidP="008C6DC4">
            <w:pPr>
              <w:pStyle w:val="TAL"/>
              <w:rPr>
                <w:rFonts w:ascii="Times New Roman" w:hAnsi="Times New Roman"/>
                <w:sz w:val="16"/>
                <w:szCs w:val="16"/>
                <w:lang w:eastAsia="ja-JP"/>
              </w:rPr>
            </w:pPr>
          </w:p>
        </w:tc>
      </w:tr>
      <w:tr w:rsidR="008C6DC4" w14:paraId="2A29AD1A"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EE9B0B3"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lastRenderedPageBreak/>
              <w:t>DL_1A-3A-7A-28A_n7A_UL_28A_n7A</w:t>
            </w:r>
          </w:p>
        </w:tc>
        <w:tc>
          <w:tcPr>
            <w:tcW w:w="270" w:type="pct"/>
            <w:tcBorders>
              <w:top w:val="single" w:sz="4" w:space="0" w:color="auto"/>
              <w:left w:val="single" w:sz="4" w:space="0" w:color="auto"/>
              <w:bottom w:val="single" w:sz="4" w:space="0" w:color="auto"/>
              <w:right w:val="single" w:sz="4" w:space="0" w:color="auto"/>
            </w:tcBorders>
            <w:vAlign w:val="center"/>
          </w:tcPr>
          <w:p w14:paraId="262C9693"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7994D30"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F32DE5C"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D896AE8"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BD706F1"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3324263" w14:textId="77777777" w:rsidR="008C6DC4" w:rsidRPr="008C6DC4" w:rsidRDefault="008C6DC4" w:rsidP="008C6DC4">
            <w:pPr>
              <w:pStyle w:val="TAL"/>
              <w:rPr>
                <w:rFonts w:ascii="Times New Roman" w:hAnsi="Times New Roman"/>
                <w:sz w:val="16"/>
                <w:szCs w:val="16"/>
                <w:lang w:eastAsia="ja-JP"/>
              </w:rPr>
            </w:pPr>
          </w:p>
        </w:tc>
      </w:tr>
      <w:tr w:rsidR="008C6DC4" w14:paraId="4419DE15"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BE28FD2"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DL_1A-1A-3A-7A-28A_n7A_UL_1A_n7A</w:t>
            </w:r>
          </w:p>
        </w:tc>
        <w:tc>
          <w:tcPr>
            <w:tcW w:w="270" w:type="pct"/>
            <w:tcBorders>
              <w:top w:val="single" w:sz="4" w:space="0" w:color="auto"/>
              <w:left w:val="single" w:sz="4" w:space="0" w:color="auto"/>
              <w:bottom w:val="single" w:sz="4" w:space="0" w:color="auto"/>
              <w:right w:val="single" w:sz="4" w:space="0" w:color="auto"/>
            </w:tcBorders>
            <w:vAlign w:val="center"/>
          </w:tcPr>
          <w:p w14:paraId="5DB428CE"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38E458B"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40ED61D"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838F09A"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B730429"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767365EB" w14:textId="77777777" w:rsidR="008C6DC4" w:rsidRPr="008C6DC4" w:rsidRDefault="008C6DC4" w:rsidP="008C6DC4">
            <w:pPr>
              <w:pStyle w:val="TAL"/>
              <w:rPr>
                <w:rFonts w:ascii="Times New Roman" w:hAnsi="Times New Roman"/>
                <w:sz w:val="16"/>
                <w:szCs w:val="16"/>
                <w:lang w:eastAsia="ja-JP"/>
              </w:rPr>
            </w:pPr>
          </w:p>
        </w:tc>
      </w:tr>
      <w:tr w:rsidR="008C6DC4" w14:paraId="3EEF121A"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F69B342"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DL_1A-1A-3A-7A-28A_n7A_UL_3A_n7A</w:t>
            </w:r>
          </w:p>
        </w:tc>
        <w:tc>
          <w:tcPr>
            <w:tcW w:w="270" w:type="pct"/>
            <w:tcBorders>
              <w:top w:val="single" w:sz="4" w:space="0" w:color="auto"/>
              <w:left w:val="single" w:sz="4" w:space="0" w:color="auto"/>
              <w:bottom w:val="single" w:sz="4" w:space="0" w:color="auto"/>
              <w:right w:val="single" w:sz="4" w:space="0" w:color="auto"/>
            </w:tcBorders>
            <w:vAlign w:val="center"/>
          </w:tcPr>
          <w:p w14:paraId="050EA679"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E152BFA"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D44DC41"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5C27990"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0BE5BE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1D7CD63" w14:textId="77777777" w:rsidR="008C6DC4" w:rsidRPr="008C6DC4" w:rsidRDefault="008C6DC4" w:rsidP="008C6DC4">
            <w:pPr>
              <w:pStyle w:val="TAL"/>
              <w:rPr>
                <w:rFonts w:ascii="Times New Roman" w:hAnsi="Times New Roman"/>
                <w:sz w:val="16"/>
                <w:szCs w:val="16"/>
                <w:lang w:eastAsia="ja-JP"/>
              </w:rPr>
            </w:pPr>
          </w:p>
        </w:tc>
      </w:tr>
      <w:tr w:rsidR="008C6DC4" w14:paraId="2957C70D"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74963FB1"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DL_1A-1A-3A-7A-28A_n7A_UL_7A_n7A</w:t>
            </w:r>
          </w:p>
        </w:tc>
        <w:tc>
          <w:tcPr>
            <w:tcW w:w="270" w:type="pct"/>
            <w:tcBorders>
              <w:top w:val="single" w:sz="4" w:space="0" w:color="auto"/>
              <w:left w:val="single" w:sz="4" w:space="0" w:color="auto"/>
              <w:bottom w:val="single" w:sz="4" w:space="0" w:color="auto"/>
              <w:right w:val="single" w:sz="4" w:space="0" w:color="auto"/>
            </w:tcBorders>
            <w:vAlign w:val="center"/>
          </w:tcPr>
          <w:p w14:paraId="431657BF"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B310A56"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36657D0"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843A6D8"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66495F7"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6BDA1B57" w14:textId="77777777" w:rsidR="008C6DC4" w:rsidRPr="008C6DC4" w:rsidRDefault="008C6DC4" w:rsidP="008C6DC4">
            <w:pPr>
              <w:pStyle w:val="TAL"/>
              <w:rPr>
                <w:rFonts w:ascii="Times New Roman" w:hAnsi="Times New Roman"/>
                <w:sz w:val="16"/>
                <w:szCs w:val="16"/>
                <w:lang w:eastAsia="ja-JP"/>
              </w:rPr>
            </w:pPr>
          </w:p>
        </w:tc>
      </w:tr>
      <w:tr w:rsidR="008C6DC4" w14:paraId="064E625F"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77C0DAC"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DL_1A-1A-3A-7A-28A_n7A_UL_28A_n7A</w:t>
            </w:r>
          </w:p>
        </w:tc>
        <w:tc>
          <w:tcPr>
            <w:tcW w:w="270" w:type="pct"/>
            <w:tcBorders>
              <w:top w:val="single" w:sz="4" w:space="0" w:color="auto"/>
              <w:left w:val="single" w:sz="4" w:space="0" w:color="auto"/>
              <w:bottom w:val="single" w:sz="4" w:space="0" w:color="auto"/>
              <w:right w:val="single" w:sz="4" w:space="0" w:color="auto"/>
            </w:tcBorders>
            <w:vAlign w:val="center"/>
          </w:tcPr>
          <w:p w14:paraId="5D25520E"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BC9C35E"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658D6A7"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92F6E8E"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BB105AB"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613340EB" w14:textId="77777777" w:rsidR="008C6DC4" w:rsidRPr="008C6DC4" w:rsidRDefault="008C6DC4" w:rsidP="008C6DC4">
            <w:pPr>
              <w:pStyle w:val="TAL"/>
              <w:rPr>
                <w:rFonts w:ascii="Times New Roman" w:hAnsi="Times New Roman"/>
                <w:sz w:val="16"/>
                <w:szCs w:val="16"/>
                <w:lang w:eastAsia="ja-JP"/>
              </w:rPr>
            </w:pPr>
          </w:p>
        </w:tc>
      </w:tr>
      <w:tr w:rsidR="008C6DC4" w14:paraId="0AB0F71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82098AD"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DL_1A-1A-3A-3A-7A-28A_n7A_UL_1A_n7A</w:t>
            </w:r>
          </w:p>
        </w:tc>
        <w:tc>
          <w:tcPr>
            <w:tcW w:w="270" w:type="pct"/>
            <w:tcBorders>
              <w:top w:val="single" w:sz="4" w:space="0" w:color="auto"/>
              <w:left w:val="single" w:sz="4" w:space="0" w:color="auto"/>
              <w:bottom w:val="single" w:sz="4" w:space="0" w:color="auto"/>
              <w:right w:val="single" w:sz="4" w:space="0" w:color="auto"/>
            </w:tcBorders>
            <w:vAlign w:val="center"/>
          </w:tcPr>
          <w:p w14:paraId="658DE73B"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FECC017"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891FD4A"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63AEA592"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E12B9E4"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6F723039" w14:textId="77777777" w:rsidR="008C6DC4" w:rsidRPr="008C6DC4" w:rsidRDefault="008C6DC4" w:rsidP="008C6DC4">
            <w:pPr>
              <w:pStyle w:val="TAL"/>
              <w:rPr>
                <w:rFonts w:ascii="Times New Roman" w:hAnsi="Times New Roman"/>
                <w:sz w:val="16"/>
                <w:szCs w:val="16"/>
                <w:lang w:eastAsia="ja-JP"/>
              </w:rPr>
            </w:pPr>
          </w:p>
        </w:tc>
      </w:tr>
      <w:tr w:rsidR="008C6DC4" w14:paraId="128C7844"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4203F4EA"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DL_1A-1A-3A-3A-7A-28A_n7A_UL_3A_n7A</w:t>
            </w:r>
          </w:p>
        </w:tc>
        <w:tc>
          <w:tcPr>
            <w:tcW w:w="270" w:type="pct"/>
            <w:tcBorders>
              <w:top w:val="single" w:sz="4" w:space="0" w:color="auto"/>
              <w:left w:val="single" w:sz="4" w:space="0" w:color="auto"/>
              <w:bottom w:val="single" w:sz="4" w:space="0" w:color="auto"/>
              <w:right w:val="single" w:sz="4" w:space="0" w:color="auto"/>
            </w:tcBorders>
            <w:vAlign w:val="center"/>
          </w:tcPr>
          <w:p w14:paraId="2CD77A65"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17F2FCF"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759FE1A"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276067D"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4E39120"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29433672" w14:textId="77777777" w:rsidR="008C6DC4" w:rsidRPr="008C6DC4" w:rsidRDefault="008C6DC4" w:rsidP="008C6DC4">
            <w:pPr>
              <w:pStyle w:val="TAL"/>
              <w:rPr>
                <w:rFonts w:ascii="Times New Roman" w:hAnsi="Times New Roman"/>
                <w:sz w:val="16"/>
                <w:szCs w:val="16"/>
                <w:lang w:eastAsia="ja-JP"/>
              </w:rPr>
            </w:pPr>
          </w:p>
        </w:tc>
      </w:tr>
      <w:tr w:rsidR="008C6DC4" w14:paraId="1215A8C0"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1EE9086"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DL_1A-1A-3A-3A-7A-28A_n7A_UL_7A_n7A</w:t>
            </w:r>
          </w:p>
        </w:tc>
        <w:tc>
          <w:tcPr>
            <w:tcW w:w="270" w:type="pct"/>
            <w:tcBorders>
              <w:top w:val="single" w:sz="4" w:space="0" w:color="auto"/>
              <w:left w:val="single" w:sz="4" w:space="0" w:color="auto"/>
              <w:bottom w:val="single" w:sz="4" w:space="0" w:color="auto"/>
              <w:right w:val="single" w:sz="4" w:space="0" w:color="auto"/>
            </w:tcBorders>
            <w:vAlign w:val="center"/>
          </w:tcPr>
          <w:p w14:paraId="282B2F46"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BC1504F"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232A78C"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C529AEF"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180EA8BB"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056BC29D" w14:textId="77777777" w:rsidR="008C6DC4" w:rsidRPr="008C6DC4" w:rsidRDefault="008C6DC4" w:rsidP="008C6DC4">
            <w:pPr>
              <w:pStyle w:val="TAL"/>
              <w:rPr>
                <w:rFonts w:ascii="Times New Roman" w:hAnsi="Times New Roman"/>
                <w:sz w:val="16"/>
                <w:szCs w:val="16"/>
                <w:lang w:eastAsia="ja-JP"/>
              </w:rPr>
            </w:pPr>
          </w:p>
        </w:tc>
      </w:tr>
      <w:tr w:rsidR="008C6DC4" w14:paraId="4B91E48D"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3F78B90"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DL_1A-1A-3A-3A-7A-28A_n7A_UL_28A_n7A</w:t>
            </w:r>
          </w:p>
        </w:tc>
        <w:tc>
          <w:tcPr>
            <w:tcW w:w="270" w:type="pct"/>
            <w:tcBorders>
              <w:top w:val="single" w:sz="4" w:space="0" w:color="auto"/>
              <w:left w:val="single" w:sz="4" w:space="0" w:color="auto"/>
              <w:bottom w:val="single" w:sz="4" w:space="0" w:color="auto"/>
              <w:right w:val="single" w:sz="4" w:space="0" w:color="auto"/>
            </w:tcBorders>
            <w:vAlign w:val="center"/>
          </w:tcPr>
          <w:p w14:paraId="2AB20DE6"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0BCBEA54"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8E94DB7"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9573DF9"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2F140CA"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C4F5C3A" w14:textId="77777777" w:rsidR="008C6DC4" w:rsidRPr="008C6DC4" w:rsidRDefault="008C6DC4" w:rsidP="008C6DC4">
            <w:pPr>
              <w:pStyle w:val="TAL"/>
              <w:rPr>
                <w:rFonts w:ascii="Times New Roman" w:hAnsi="Times New Roman"/>
                <w:sz w:val="16"/>
                <w:szCs w:val="16"/>
                <w:lang w:eastAsia="ja-JP"/>
              </w:rPr>
            </w:pPr>
          </w:p>
        </w:tc>
      </w:tr>
      <w:tr w:rsidR="008C6DC4" w14:paraId="5A44B87D"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6F9DA01"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DL_1A-3C-7A-28A_n7A_UL_1A_n7A</w:t>
            </w:r>
          </w:p>
        </w:tc>
        <w:tc>
          <w:tcPr>
            <w:tcW w:w="270" w:type="pct"/>
            <w:tcBorders>
              <w:top w:val="single" w:sz="4" w:space="0" w:color="auto"/>
              <w:left w:val="single" w:sz="4" w:space="0" w:color="auto"/>
              <w:bottom w:val="single" w:sz="4" w:space="0" w:color="auto"/>
              <w:right w:val="single" w:sz="4" w:space="0" w:color="auto"/>
            </w:tcBorders>
            <w:vAlign w:val="center"/>
          </w:tcPr>
          <w:p w14:paraId="2A2D179B"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EEF547A"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E888484"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6509EA2"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DE28F28"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079AD75D" w14:textId="77777777" w:rsidR="008C6DC4" w:rsidRPr="008C6DC4" w:rsidRDefault="008C6DC4" w:rsidP="008C6DC4">
            <w:pPr>
              <w:pStyle w:val="TAL"/>
              <w:rPr>
                <w:rFonts w:ascii="Times New Roman" w:hAnsi="Times New Roman"/>
                <w:sz w:val="16"/>
                <w:szCs w:val="16"/>
                <w:lang w:eastAsia="ja-JP"/>
              </w:rPr>
            </w:pPr>
          </w:p>
        </w:tc>
      </w:tr>
      <w:tr w:rsidR="008C6DC4" w14:paraId="2228D62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9668BF9"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DL_1A-3C-7A-28A_n7A_UL_3A_n7A</w:t>
            </w:r>
          </w:p>
        </w:tc>
        <w:tc>
          <w:tcPr>
            <w:tcW w:w="270" w:type="pct"/>
            <w:tcBorders>
              <w:top w:val="single" w:sz="4" w:space="0" w:color="auto"/>
              <w:left w:val="single" w:sz="4" w:space="0" w:color="auto"/>
              <w:bottom w:val="single" w:sz="4" w:space="0" w:color="auto"/>
              <w:right w:val="single" w:sz="4" w:space="0" w:color="auto"/>
            </w:tcBorders>
            <w:vAlign w:val="center"/>
          </w:tcPr>
          <w:p w14:paraId="0E148CE7"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56E2B4C"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E7FD0FC"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78812D3C"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EB140E6"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411372D3" w14:textId="77777777" w:rsidR="008C6DC4" w:rsidRPr="008C6DC4" w:rsidRDefault="008C6DC4" w:rsidP="008C6DC4">
            <w:pPr>
              <w:pStyle w:val="TAL"/>
              <w:rPr>
                <w:rFonts w:ascii="Times New Roman" w:hAnsi="Times New Roman"/>
                <w:sz w:val="16"/>
                <w:szCs w:val="16"/>
                <w:lang w:eastAsia="ja-JP"/>
              </w:rPr>
            </w:pPr>
          </w:p>
        </w:tc>
      </w:tr>
      <w:tr w:rsidR="008C6DC4" w14:paraId="34C9691A"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3AB82C9"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DL_1A-3C-7A-28A_n7A_UL_3C_n7A</w:t>
            </w:r>
          </w:p>
        </w:tc>
        <w:tc>
          <w:tcPr>
            <w:tcW w:w="270" w:type="pct"/>
            <w:tcBorders>
              <w:top w:val="single" w:sz="4" w:space="0" w:color="auto"/>
              <w:left w:val="single" w:sz="4" w:space="0" w:color="auto"/>
              <w:bottom w:val="single" w:sz="4" w:space="0" w:color="auto"/>
              <w:right w:val="single" w:sz="4" w:space="0" w:color="auto"/>
            </w:tcBorders>
            <w:vAlign w:val="center"/>
          </w:tcPr>
          <w:p w14:paraId="35C527D8"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796669A"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FEB19AF"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9450C17"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8EDAD10"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51152F6E" w14:textId="77777777" w:rsidR="008C6DC4" w:rsidRPr="008C6DC4" w:rsidRDefault="008C6DC4" w:rsidP="008C6DC4">
            <w:pPr>
              <w:pStyle w:val="TAL"/>
              <w:rPr>
                <w:rFonts w:ascii="Times New Roman" w:hAnsi="Times New Roman"/>
                <w:sz w:val="16"/>
                <w:szCs w:val="16"/>
                <w:lang w:eastAsia="ja-JP"/>
              </w:rPr>
            </w:pPr>
          </w:p>
        </w:tc>
      </w:tr>
      <w:tr w:rsidR="008C6DC4" w14:paraId="34DB3C8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DD1D1A1"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DL_1A-3C-7A-28A_n7A_UL_7A_n7A</w:t>
            </w:r>
          </w:p>
        </w:tc>
        <w:tc>
          <w:tcPr>
            <w:tcW w:w="270" w:type="pct"/>
            <w:tcBorders>
              <w:top w:val="single" w:sz="4" w:space="0" w:color="auto"/>
              <w:left w:val="single" w:sz="4" w:space="0" w:color="auto"/>
              <w:bottom w:val="single" w:sz="4" w:space="0" w:color="auto"/>
              <w:right w:val="single" w:sz="4" w:space="0" w:color="auto"/>
            </w:tcBorders>
            <w:vAlign w:val="center"/>
          </w:tcPr>
          <w:p w14:paraId="6563D664"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224B06A"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490B68A"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0EB7926B"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378D4E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D8BBCEA" w14:textId="77777777" w:rsidR="008C6DC4" w:rsidRPr="008C6DC4" w:rsidRDefault="008C6DC4" w:rsidP="008C6DC4">
            <w:pPr>
              <w:pStyle w:val="TAL"/>
              <w:rPr>
                <w:rFonts w:ascii="Times New Roman" w:hAnsi="Times New Roman"/>
                <w:sz w:val="16"/>
                <w:szCs w:val="16"/>
                <w:lang w:eastAsia="ja-JP"/>
              </w:rPr>
            </w:pPr>
          </w:p>
        </w:tc>
      </w:tr>
      <w:tr w:rsidR="008C6DC4" w14:paraId="3980E3BC"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9AE6AAD"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DL_1A-3C-7A-28A_n7A_UL_28A_n7A</w:t>
            </w:r>
          </w:p>
        </w:tc>
        <w:tc>
          <w:tcPr>
            <w:tcW w:w="270" w:type="pct"/>
            <w:tcBorders>
              <w:top w:val="single" w:sz="4" w:space="0" w:color="auto"/>
              <w:left w:val="single" w:sz="4" w:space="0" w:color="auto"/>
              <w:bottom w:val="single" w:sz="4" w:space="0" w:color="auto"/>
              <w:right w:val="single" w:sz="4" w:space="0" w:color="auto"/>
            </w:tcBorders>
            <w:vAlign w:val="center"/>
          </w:tcPr>
          <w:p w14:paraId="133F41F2"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CD1A53F"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1BD54E8"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76EF4DE"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6B49F0B"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A466441" w14:textId="77777777" w:rsidR="008C6DC4" w:rsidRPr="008C6DC4" w:rsidRDefault="008C6DC4" w:rsidP="008C6DC4">
            <w:pPr>
              <w:pStyle w:val="TAL"/>
              <w:rPr>
                <w:rFonts w:ascii="Times New Roman" w:hAnsi="Times New Roman"/>
                <w:sz w:val="16"/>
                <w:szCs w:val="16"/>
                <w:lang w:eastAsia="ja-JP"/>
              </w:rPr>
            </w:pPr>
          </w:p>
        </w:tc>
      </w:tr>
      <w:tr w:rsidR="008C6DC4" w14:paraId="78BC4333"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0AD8023"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DL_1A-3A-3A-7A-28A_n7A_UL_1A_n7A</w:t>
            </w:r>
          </w:p>
        </w:tc>
        <w:tc>
          <w:tcPr>
            <w:tcW w:w="270" w:type="pct"/>
            <w:tcBorders>
              <w:top w:val="single" w:sz="4" w:space="0" w:color="auto"/>
              <w:left w:val="single" w:sz="4" w:space="0" w:color="auto"/>
              <w:bottom w:val="single" w:sz="4" w:space="0" w:color="auto"/>
              <w:right w:val="single" w:sz="4" w:space="0" w:color="auto"/>
            </w:tcBorders>
            <w:vAlign w:val="center"/>
          </w:tcPr>
          <w:p w14:paraId="3B197437"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A8C2FFB"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F198D65"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2523409"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46A2F6AA"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74DDB6D7" w14:textId="77777777" w:rsidR="008C6DC4" w:rsidRPr="008C6DC4" w:rsidRDefault="008C6DC4" w:rsidP="008C6DC4">
            <w:pPr>
              <w:pStyle w:val="TAL"/>
              <w:rPr>
                <w:rFonts w:ascii="Times New Roman" w:hAnsi="Times New Roman"/>
                <w:sz w:val="16"/>
                <w:szCs w:val="16"/>
                <w:lang w:eastAsia="ja-JP"/>
              </w:rPr>
            </w:pPr>
          </w:p>
        </w:tc>
      </w:tr>
      <w:tr w:rsidR="008C6DC4" w14:paraId="0E528DD2"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96AE759"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DL_1A-3A-3A-7A-28A_n7A_UL_3A_n7A</w:t>
            </w:r>
          </w:p>
        </w:tc>
        <w:tc>
          <w:tcPr>
            <w:tcW w:w="270" w:type="pct"/>
            <w:tcBorders>
              <w:top w:val="single" w:sz="4" w:space="0" w:color="auto"/>
              <w:left w:val="single" w:sz="4" w:space="0" w:color="auto"/>
              <w:bottom w:val="single" w:sz="4" w:space="0" w:color="auto"/>
              <w:right w:val="single" w:sz="4" w:space="0" w:color="auto"/>
            </w:tcBorders>
            <w:vAlign w:val="center"/>
          </w:tcPr>
          <w:p w14:paraId="453A29DB"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3649F4E"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64070FE"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13B8B34"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45815F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324EA667" w14:textId="77777777" w:rsidR="008C6DC4" w:rsidRPr="008C6DC4" w:rsidRDefault="008C6DC4" w:rsidP="008C6DC4">
            <w:pPr>
              <w:pStyle w:val="TAL"/>
              <w:rPr>
                <w:rFonts w:ascii="Times New Roman" w:hAnsi="Times New Roman"/>
                <w:sz w:val="16"/>
                <w:szCs w:val="16"/>
                <w:lang w:eastAsia="ja-JP"/>
              </w:rPr>
            </w:pPr>
          </w:p>
        </w:tc>
      </w:tr>
      <w:tr w:rsidR="008C6DC4" w14:paraId="4688A171"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01760F2"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DL_1A-3A-3A-7A-28A_n7A_UL_7A_n7A</w:t>
            </w:r>
          </w:p>
        </w:tc>
        <w:tc>
          <w:tcPr>
            <w:tcW w:w="270" w:type="pct"/>
            <w:tcBorders>
              <w:top w:val="single" w:sz="4" w:space="0" w:color="auto"/>
              <w:left w:val="single" w:sz="4" w:space="0" w:color="auto"/>
              <w:bottom w:val="single" w:sz="4" w:space="0" w:color="auto"/>
              <w:right w:val="single" w:sz="4" w:space="0" w:color="auto"/>
            </w:tcBorders>
            <w:vAlign w:val="center"/>
          </w:tcPr>
          <w:p w14:paraId="6BEEEB78"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7CC4657"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2B3593E"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57346A3"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2269AE04"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4B458EEB" w14:textId="77777777" w:rsidR="008C6DC4" w:rsidRPr="008C6DC4" w:rsidRDefault="008C6DC4" w:rsidP="008C6DC4">
            <w:pPr>
              <w:pStyle w:val="TAL"/>
              <w:rPr>
                <w:rFonts w:ascii="Times New Roman" w:hAnsi="Times New Roman"/>
                <w:sz w:val="16"/>
                <w:szCs w:val="16"/>
                <w:lang w:eastAsia="ja-JP"/>
              </w:rPr>
            </w:pPr>
          </w:p>
        </w:tc>
      </w:tr>
      <w:tr w:rsidR="008C6DC4" w14:paraId="61C8A53B"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02A63E40"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DL_1A-3A-3A-7A-28A_n7A_UL_28A_n7A</w:t>
            </w:r>
          </w:p>
        </w:tc>
        <w:tc>
          <w:tcPr>
            <w:tcW w:w="270" w:type="pct"/>
            <w:tcBorders>
              <w:top w:val="single" w:sz="4" w:space="0" w:color="auto"/>
              <w:left w:val="single" w:sz="4" w:space="0" w:color="auto"/>
              <w:bottom w:val="single" w:sz="4" w:space="0" w:color="auto"/>
              <w:right w:val="single" w:sz="4" w:space="0" w:color="auto"/>
            </w:tcBorders>
            <w:vAlign w:val="center"/>
          </w:tcPr>
          <w:p w14:paraId="3EAEDAB1"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5508900B"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48ADB60"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E0EC280"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7486D0F"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708CBA01" w14:textId="77777777" w:rsidR="008C6DC4" w:rsidRPr="008C6DC4" w:rsidRDefault="008C6DC4" w:rsidP="008C6DC4">
            <w:pPr>
              <w:pStyle w:val="TAL"/>
              <w:rPr>
                <w:rFonts w:ascii="Times New Roman" w:hAnsi="Times New Roman"/>
                <w:sz w:val="16"/>
                <w:szCs w:val="16"/>
                <w:lang w:eastAsia="ja-JP"/>
              </w:rPr>
            </w:pPr>
          </w:p>
        </w:tc>
      </w:tr>
      <w:tr w:rsidR="008C6DC4" w14:paraId="2E20AE9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6977C5C9"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DL_1A-1A-3C-7A-28A_n7A_UL_1A_n7A</w:t>
            </w:r>
          </w:p>
        </w:tc>
        <w:tc>
          <w:tcPr>
            <w:tcW w:w="270" w:type="pct"/>
            <w:tcBorders>
              <w:top w:val="single" w:sz="4" w:space="0" w:color="auto"/>
              <w:left w:val="single" w:sz="4" w:space="0" w:color="auto"/>
              <w:bottom w:val="single" w:sz="4" w:space="0" w:color="auto"/>
              <w:right w:val="single" w:sz="4" w:space="0" w:color="auto"/>
            </w:tcBorders>
            <w:vAlign w:val="center"/>
          </w:tcPr>
          <w:p w14:paraId="32EBABCD"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162AB403"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F489713"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ED8B8C1"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7B347989"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27276A2B" w14:textId="77777777" w:rsidR="008C6DC4" w:rsidRPr="008C6DC4" w:rsidRDefault="008C6DC4" w:rsidP="008C6DC4">
            <w:pPr>
              <w:pStyle w:val="TAL"/>
              <w:rPr>
                <w:rFonts w:ascii="Times New Roman" w:hAnsi="Times New Roman"/>
                <w:sz w:val="16"/>
                <w:szCs w:val="16"/>
                <w:lang w:eastAsia="ja-JP"/>
              </w:rPr>
            </w:pPr>
          </w:p>
        </w:tc>
      </w:tr>
      <w:tr w:rsidR="008C6DC4" w14:paraId="23D80722"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6D6AED2"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DL_1A-1A-3C-7A-28A_n7A_UL_3A_n7A</w:t>
            </w:r>
          </w:p>
        </w:tc>
        <w:tc>
          <w:tcPr>
            <w:tcW w:w="270" w:type="pct"/>
            <w:tcBorders>
              <w:top w:val="single" w:sz="4" w:space="0" w:color="auto"/>
              <w:left w:val="single" w:sz="4" w:space="0" w:color="auto"/>
              <w:bottom w:val="single" w:sz="4" w:space="0" w:color="auto"/>
              <w:right w:val="single" w:sz="4" w:space="0" w:color="auto"/>
            </w:tcBorders>
            <w:vAlign w:val="center"/>
          </w:tcPr>
          <w:p w14:paraId="64FD9191"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EC65B5D"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AABEA02"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403D25DE"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04E2990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04148FA9" w14:textId="77777777" w:rsidR="008C6DC4" w:rsidRPr="008C6DC4" w:rsidRDefault="008C6DC4" w:rsidP="008C6DC4">
            <w:pPr>
              <w:pStyle w:val="TAL"/>
              <w:rPr>
                <w:rFonts w:ascii="Times New Roman" w:hAnsi="Times New Roman"/>
                <w:sz w:val="16"/>
                <w:szCs w:val="16"/>
                <w:lang w:eastAsia="ja-JP"/>
              </w:rPr>
            </w:pPr>
          </w:p>
        </w:tc>
      </w:tr>
      <w:tr w:rsidR="008C6DC4" w14:paraId="63A88559"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31967ACB"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DL_1A-1A-3C-7A-28A_n7A_UL_3C_n7A</w:t>
            </w:r>
          </w:p>
        </w:tc>
        <w:tc>
          <w:tcPr>
            <w:tcW w:w="270" w:type="pct"/>
            <w:tcBorders>
              <w:top w:val="single" w:sz="4" w:space="0" w:color="auto"/>
              <w:left w:val="single" w:sz="4" w:space="0" w:color="auto"/>
              <w:bottom w:val="single" w:sz="4" w:space="0" w:color="auto"/>
              <w:right w:val="single" w:sz="4" w:space="0" w:color="auto"/>
            </w:tcBorders>
            <w:vAlign w:val="center"/>
          </w:tcPr>
          <w:p w14:paraId="74F1969C"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32BC8D8"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1C4EF24"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2B172ED7"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336CC433"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6EAFA70D" w14:textId="77777777" w:rsidR="008C6DC4" w:rsidRPr="008C6DC4" w:rsidRDefault="008C6DC4" w:rsidP="008C6DC4">
            <w:pPr>
              <w:pStyle w:val="TAL"/>
              <w:rPr>
                <w:rFonts w:ascii="Times New Roman" w:hAnsi="Times New Roman"/>
                <w:sz w:val="16"/>
                <w:szCs w:val="16"/>
                <w:lang w:eastAsia="ja-JP"/>
              </w:rPr>
            </w:pPr>
          </w:p>
        </w:tc>
      </w:tr>
      <w:tr w:rsidR="008C6DC4" w14:paraId="0EC44DB7"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53108943"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DL_1A-1A-3C-7A-28A_n7A_UL_7A_n7A</w:t>
            </w:r>
          </w:p>
        </w:tc>
        <w:tc>
          <w:tcPr>
            <w:tcW w:w="270" w:type="pct"/>
            <w:tcBorders>
              <w:top w:val="single" w:sz="4" w:space="0" w:color="auto"/>
              <w:left w:val="single" w:sz="4" w:space="0" w:color="auto"/>
              <w:bottom w:val="single" w:sz="4" w:space="0" w:color="auto"/>
              <w:right w:val="single" w:sz="4" w:space="0" w:color="auto"/>
            </w:tcBorders>
            <w:vAlign w:val="center"/>
          </w:tcPr>
          <w:p w14:paraId="3C6EB8B1"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7EB0209C"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5DFF75C"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3C215379"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658C14A2"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4A007639" w14:textId="77777777" w:rsidR="008C6DC4" w:rsidRPr="008C6DC4" w:rsidRDefault="008C6DC4" w:rsidP="008C6DC4">
            <w:pPr>
              <w:pStyle w:val="TAL"/>
              <w:rPr>
                <w:rFonts w:ascii="Times New Roman" w:hAnsi="Times New Roman"/>
                <w:sz w:val="16"/>
                <w:szCs w:val="16"/>
                <w:lang w:eastAsia="ja-JP"/>
              </w:rPr>
            </w:pPr>
          </w:p>
        </w:tc>
      </w:tr>
      <w:tr w:rsidR="008C6DC4" w14:paraId="145C7E5A"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1BE61344" w14:textId="77777777" w:rsidR="008C6DC4" w:rsidRPr="008C6DC4" w:rsidRDefault="008C6DC4" w:rsidP="008C6DC4">
            <w:pPr>
              <w:pStyle w:val="TAL"/>
              <w:rPr>
                <w:rFonts w:ascii="Times New Roman" w:eastAsia="Yu Gothic" w:hAnsi="Times New Roman"/>
                <w:sz w:val="16"/>
                <w:szCs w:val="16"/>
              </w:rPr>
            </w:pPr>
            <w:r w:rsidRPr="008C6DC4">
              <w:rPr>
                <w:rFonts w:ascii="Times New Roman" w:eastAsia="Yu Gothic" w:hAnsi="Times New Roman"/>
                <w:sz w:val="16"/>
                <w:szCs w:val="16"/>
              </w:rPr>
              <w:t>DL_1A-1A-3C-7A-28A_n7A_UL_28A_n7A</w:t>
            </w:r>
          </w:p>
        </w:tc>
        <w:tc>
          <w:tcPr>
            <w:tcW w:w="270" w:type="pct"/>
            <w:tcBorders>
              <w:top w:val="single" w:sz="4" w:space="0" w:color="auto"/>
              <w:left w:val="single" w:sz="4" w:space="0" w:color="auto"/>
              <w:bottom w:val="single" w:sz="4" w:space="0" w:color="auto"/>
              <w:right w:val="single" w:sz="4" w:space="0" w:color="auto"/>
            </w:tcBorders>
            <w:vAlign w:val="center"/>
          </w:tcPr>
          <w:p w14:paraId="647DCA81" w14:textId="77777777" w:rsidR="008C6DC4" w:rsidRPr="008C6DC4" w:rsidRDefault="008C6DC4" w:rsidP="008C6DC4">
            <w:pPr>
              <w:pStyle w:val="TAL"/>
              <w:rPr>
                <w:rFonts w:ascii="Times New Roman" w:eastAsia="Yu Mincho" w:hAnsi="Times New Roman"/>
                <w:sz w:val="16"/>
                <w:szCs w:val="16"/>
                <w:lang w:eastAsia="ja-JP"/>
              </w:rPr>
            </w:pPr>
            <w:r w:rsidRPr="008C6DC4">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48CE968C" w14:textId="77777777" w:rsidR="008C6DC4" w:rsidRPr="008C6DC4" w:rsidRDefault="008C6DC4" w:rsidP="008C6DC4">
            <w:pPr>
              <w:pStyle w:val="TAL"/>
              <w:rPr>
                <w:rFonts w:ascii="Times New Roman" w:hAnsi="Times New Roman"/>
                <w:color w:val="000000"/>
                <w:sz w:val="16"/>
                <w:szCs w:val="16"/>
              </w:rPr>
            </w:pPr>
            <w:r w:rsidRPr="008C6DC4">
              <w:rPr>
                <w:rFonts w:ascii="Times New Roman" w:hAnsi="Times New Roman"/>
                <w:color w:val="000000"/>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87250FA" w14:textId="77777777" w:rsidR="008C6DC4" w:rsidRPr="008C6DC4" w:rsidRDefault="008C6DC4" w:rsidP="008C6DC4">
            <w:pPr>
              <w:spacing w:after="100" w:afterAutospacing="1"/>
              <w:rPr>
                <w:sz w:val="16"/>
                <w:szCs w:val="16"/>
                <w:lang w:eastAsia="ja-JP"/>
              </w:rPr>
            </w:pPr>
          </w:p>
        </w:tc>
        <w:tc>
          <w:tcPr>
            <w:tcW w:w="480" w:type="pct"/>
            <w:tcBorders>
              <w:top w:val="single" w:sz="4" w:space="0" w:color="auto"/>
              <w:left w:val="single" w:sz="4" w:space="0" w:color="auto"/>
              <w:bottom w:val="single" w:sz="4" w:space="0" w:color="auto"/>
              <w:right w:val="single" w:sz="4" w:space="0" w:color="auto"/>
            </w:tcBorders>
          </w:tcPr>
          <w:p w14:paraId="149951AD" w14:textId="77777777" w:rsidR="008C6DC4" w:rsidRPr="008C6DC4" w:rsidRDefault="008C6DC4" w:rsidP="008C6DC4">
            <w:pPr>
              <w:pStyle w:val="TAL"/>
              <w:rPr>
                <w:rFonts w:ascii="Times New Roman" w:hAnsi="Times New Roman"/>
                <w:sz w:val="16"/>
                <w:szCs w:val="16"/>
                <w:lang w:eastAsia="ja-JP"/>
              </w:rPr>
            </w:pPr>
            <w:r w:rsidRPr="008C6DC4">
              <w:rPr>
                <w:rFonts w:ascii="Times New Roman" w:hAnsi="Times New Roman"/>
                <w:sz w:val="16"/>
                <w:szCs w:val="16"/>
                <w:lang w:eastAsia="ja-JP"/>
              </w:rPr>
              <w:t>No</w:t>
            </w:r>
          </w:p>
        </w:tc>
        <w:tc>
          <w:tcPr>
            <w:tcW w:w="480" w:type="pct"/>
            <w:tcBorders>
              <w:top w:val="single" w:sz="4" w:space="0" w:color="auto"/>
              <w:left w:val="single" w:sz="4" w:space="0" w:color="auto"/>
              <w:bottom w:val="single" w:sz="4" w:space="0" w:color="auto"/>
              <w:right w:val="single" w:sz="4" w:space="0" w:color="auto"/>
            </w:tcBorders>
          </w:tcPr>
          <w:p w14:paraId="58DF1EEE" w14:textId="77777777" w:rsidR="008C6DC4" w:rsidRPr="008C6DC4" w:rsidRDefault="008C6DC4" w:rsidP="008C6DC4">
            <w:pPr>
              <w:pStyle w:val="TAL"/>
              <w:rPr>
                <w:rFonts w:ascii="Times New Roman" w:hAnsi="Times New Roman"/>
                <w:sz w:val="16"/>
                <w:szCs w:val="16"/>
              </w:rPr>
            </w:pPr>
            <w:r w:rsidRPr="008C6DC4">
              <w:rPr>
                <w:rFonts w:ascii="Times New Roman" w:hAnsi="Times New Roman"/>
                <w:sz w:val="16"/>
                <w:szCs w:val="16"/>
              </w:rPr>
              <w:t>No</w:t>
            </w:r>
          </w:p>
        </w:tc>
        <w:tc>
          <w:tcPr>
            <w:tcW w:w="819" w:type="pct"/>
            <w:tcBorders>
              <w:top w:val="single" w:sz="4" w:space="0" w:color="auto"/>
              <w:left w:val="single" w:sz="4" w:space="0" w:color="auto"/>
              <w:bottom w:val="single" w:sz="4" w:space="0" w:color="auto"/>
              <w:right w:val="single" w:sz="4" w:space="0" w:color="auto"/>
            </w:tcBorders>
          </w:tcPr>
          <w:p w14:paraId="02B27C70" w14:textId="77777777" w:rsidR="008C6DC4" w:rsidRPr="008C6DC4" w:rsidRDefault="008C6DC4" w:rsidP="008C6DC4">
            <w:pPr>
              <w:pStyle w:val="TAL"/>
              <w:rPr>
                <w:rFonts w:ascii="Times New Roman" w:hAnsi="Times New Roman"/>
                <w:sz w:val="16"/>
                <w:szCs w:val="16"/>
                <w:lang w:eastAsia="ja-JP"/>
              </w:rPr>
            </w:pPr>
          </w:p>
        </w:tc>
      </w:tr>
      <w:tr w:rsidR="00D122A6" w14:paraId="3619BB76" w14:textId="77777777" w:rsidTr="00D122A6">
        <w:trPr>
          <w:cantSplit/>
        </w:trPr>
        <w:tc>
          <w:tcPr>
            <w:tcW w:w="1263" w:type="pct"/>
            <w:tcBorders>
              <w:top w:val="single" w:sz="4" w:space="0" w:color="auto"/>
              <w:left w:val="single" w:sz="4" w:space="0" w:color="auto"/>
              <w:bottom w:val="single" w:sz="4" w:space="0" w:color="auto"/>
              <w:right w:val="single" w:sz="4" w:space="0" w:color="auto"/>
            </w:tcBorders>
            <w:vAlign w:val="center"/>
          </w:tcPr>
          <w:p w14:paraId="28663768" w14:textId="77777777" w:rsidR="00D122A6" w:rsidRPr="00D122A6" w:rsidRDefault="00D122A6" w:rsidP="00D122A6">
            <w:pPr>
              <w:pStyle w:val="TAL"/>
              <w:rPr>
                <w:rFonts w:ascii="Times New Roman" w:eastAsia="Yu Gothic" w:hAnsi="Times New Roman"/>
                <w:sz w:val="16"/>
                <w:szCs w:val="16"/>
              </w:rPr>
            </w:pPr>
            <w:r w:rsidRPr="00D122A6">
              <w:rPr>
                <w:rFonts w:ascii="Times New Roman" w:eastAsia="Yu Gothic" w:hAnsi="Times New Roman"/>
                <w:sz w:val="16"/>
                <w:szCs w:val="16"/>
              </w:rPr>
              <w:t>DC_1A-3A-7A-8A_n78A</w:t>
            </w:r>
          </w:p>
        </w:tc>
        <w:tc>
          <w:tcPr>
            <w:tcW w:w="270" w:type="pct"/>
            <w:tcBorders>
              <w:top w:val="single" w:sz="4" w:space="0" w:color="auto"/>
              <w:left w:val="single" w:sz="4" w:space="0" w:color="auto"/>
              <w:bottom w:val="single" w:sz="4" w:space="0" w:color="auto"/>
              <w:right w:val="single" w:sz="4" w:space="0" w:color="auto"/>
            </w:tcBorders>
            <w:vAlign w:val="center"/>
          </w:tcPr>
          <w:p w14:paraId="74686BBE" w14:textId="77777777" w:rsidR="00D122A6" w:rsidRPr="00D122A6" w:rsidRDefault="00D122A6" w:rsidP="00D122A6">
            <w:pPr>
              <w:pStyle w:val="TAL"/>
              <w:rPr>
                <w:rFonts w:ascii="Times New Roman" w:eastAsia="Yu Mincho" w:hAnsi="Times New Roman"/>
                <w:sz w:val="16"/>
                <w:szCs w:val="16"/>
                <w:lang w:eastAsia="ja-JP"/>
              </w:rPr>
            </w:pPr>
            <w:r w:rsidRPr="00D122A6">
              <w:rPr>
                <w:rFonts w:ascii="Times New Roman" w:eastAsia="Yu Mincho" w:hAnsi="Times New Roman"/>
                <w:sz w:val="16"/>
                <w:szCs w:val="16"/>
                <w:lang w:eastAsia="ja-JP"/>
              </w:rPr>
              <w:t>Rel-15</w:t>
            </w:r>
          </w:p>
        </w:tc>
        <w:tc>
          <w:tcPr>
            <w:tcW w:w="828" w:type="pct"/>
            <w:tcBorders>
              <w:top w:val="single" w:sz="4" w:space="0" w:color="auto"/>
              <w:left w:val="single" w:sz="4" w:space="0" w:color="auto"/>
              <w:bottom w:val="single" w:sz="4" w:space="0" w:color="auto"/>
              <w:right w:val="single" w:sz="4" w:space="0" w:color="auto"/>
            </w:tcBorders>
            <w:vAlign w:val="center"/>
          </w:tcPr>
          <w:p w14:paraId="64FA457E" w14:textId="77777777" w:rsidR="00D122A6" w:rsidRPr="00D122A6" w:rsidRDefault="00D122A6" w:rsidP="00D122A6">
            <w:pPr>
              <w:pStyle w:val="TAL"/>
              <w:rPr>
                <w:rFonts w:ascii="Times New Roman" w:hAnsi="Times New Roman"/>
                <w:color w:val="000000"/>
                <w:sz w:val="16"/>
                <w:szCs w:val="16"/>
              </w:rPr>
            </w:pPr>
            <w:proofErr w:type="spellStart"/>
            <w:r w:rsidRPr="00D122A6">
              <w:rPr>
                <w:rFonts w:ascii="Times New Roman" w:hAnsi="Times New Roman"/>
                <w:color w:val="000000"/>
                <w:sz w:val="16"/>
                <w:szCs w:val="16"/>
              </w:rPr>
              <w:t>Alper</w:t>
            </w:r>
            <w:proofErr w:type="spellEnd"/>
            <w:r w:rsidRPr="00D122A6">
              <w:rPr>
                <w:rFonts w:ascii="Times New Roman" w:hAnsi="Times New Roman"/>
                <w:color w:val="000000"/>
                <w:sz w:val="16"/>
                <w:szCs w:val="16"/>
              </w:rPr>
              <w:t xml:space="preserve"> </w:t>
            </w:r>
            <w:proofErr w:type="spellStart"/>
            <w:r w:rsidRPr="00D122A6">
              <w:rPr>
                <w:rFonts w:ascii="Times New Roman" w:hAnsi="Times New Roman"/>
                <w:color w:val="000000"/>
                <w:sz w:val="16"/>
                <w:szCs w:val="16"/>
              </w:rPr>
              <w:t>Ucar</w:t>
            </w:r>
            <w:proofErr w:type="spellEnd"/>
            <w:r w:rsidRPr="00D122A6">
              <w:rPr>
                <w:rFonts w:ascii="Times New Roman" w:hAnsi="Times New Roman"/>
                <w:color w:val="000000"/>
                <w:sz w:val="16"/>
                <w:szCs w:val="16"/>
              </w:rPr>
              <w:t>, Vodafone</w:t>
            </w:r>
          </w:p>
        </w:tc>
        <w:tc>
          <w:tcPr>
            <w:tcW w:w="859" w:type="pct"/>
            <w:tcBorders>
              <w:top w:val="single" w:sz="4" w:space="0" w:color="auto"/>
              <w:left w:val="single" w:sz="4" w:space="0" w:color="auto"/>
              <w:bottom w:val="single" w:sz="4" w:space="0" w:color="auto"/>
              <w:right w:val="single" w:sz="4" w:space="0" w:color="auto"/>
            </w:tcBorders>
          </w:tcPr>
          <w:p w14:paraId="7048DB25" w14:textId="77777777" w:rsidR="00D122A6" w:rsidRPr="00D122A6" w:rsidRDefault="00D122A6" w:rsidP="00D122A6">
            <w:pPr>
              <w:spacing w:after="100" w:afterAutospacing="1"/>
              <w:rPr>
                <w:sz w:val="16"/>
                <w:szCs w:val="16"/>
                <w:lang w:eastAsia="ja-JP"/>
              </w:rPr>
            </w:pPr>
            <w:r w:rsidRPr="00D122A6">
              <w:rPr>
                <w:sz w:val="16"/>
                <w:szCs w:val="16"/>
                <w:lang w:eastAsia="ja-JP"/>
              </w:rPr>
              <w:t>37.716-41-11: R4-1909356</w:t>
            </w:r>
          </w:p>
        </w:tc>
        <w:tc>
          <w:tcPr>
            <w:tcW w:w="480" w:type="pct"/>
            <w:tcBorders>
              <w:top w:val="single" w:sz="4" w:space="0" w:color="auto"/>
              <w:left w:val="single" w:sz="4" w:space="0" w:color="auto"/>
              <w:bottom w:val="single" w:sz="4" w:space="0" w:color="auto"/>
              <w:right w:val="single" w:sz="4" w:space="0" w:color="auto"/>
            </w:tcBorders>
          </w:tcPr>
          <w:p w14:paraId="360C1B9E" w14:textId="77777777" w:rsidR="00D122A6" w:rsidRPr="00D122A6" w:rsidRDefault="00D122A6" w:rsidP="00D122A6">
            <w:pPr>
              <w:pStyle w:val="TAL"/>
              <w:rPr>
                <w:rFonts w:ascii="Times New Roman" w:hAnsi="Times New Roman"/>
                <w:sz w:val="16"/>
                <w:szCs w:val="16"/>
                <w:lang w:eastAsia="ja-JP"/>
              </w:rPr>
            </w:pPr>
            <w:r w:rsidRPr="00D122A6">
              <w:rPr>
                <w:rFonts w:ascii="Times New Roman" w:hAnsi="Times New Roman"/>
                <w:sz w:val="16"/>
                <w:szCs w:val="16"/>
                <w:lang w:eastAsia="ja-JP"/>
              </w:rPr>
              <w:t>Yes</w:t>
            </w:r>
          </w:p>
        </w:tc>
        <w:tc>
          <w:tcPr>
            <w:tcW w:w="480" w:type="pct"/>
            <w:tcBorders>
              <w:top w:val="single" w:sz="4" w:space="0" w:color="auto"/>
              <w:left w:val="single" w:sz="4" w:space="0" w:color="auto"/>
              <w:bottom w:val="single" w:sz="4" w:space="0" w:color="auto"/>
              <w:right w:val="single" w:sz="4" w:space="0" w:color="auto"/>
            </w:tcBorders>
          </w:tcPr>
          <w:p w14:paraId="098C5BF0" w14:textId="77777777" w:rsidR="00D122A6" w:rsidRPr="00D122A6" w:rsidRDefault="00D122A6" w:rsidP="00D122A6">
            <w:pPr>
              <w:pStyle w:val="TAL"/>
              <w:rPr>
                <w:rFonts w:ascii="Times New Roman" w:hAnsi="Times New Roman"/>
                <w:sz w:val="16"/>
                <w:szCs w:val="16"/>
              </w:rPr>
            </w:pPr>
            <w:r w:rsidRPr="00D122A6">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8AFAA00" w14:textId="77777777" w:rsidR="00D122A6" w:rsidRPr="00D122A6" w:rsidRDefault="00D122A6" w:rsidP="00D122A6">
            <w:pPr>
              <w:pStyle w:val="TAL"/>
              <w:rPr>
                <w:rFonts w:ascii="Times New Roman" w:hAnsi="Times New Roman"/>
                <w:sz w:val="16"/>
                <w:szCs w:val="16"/>
                <w:lang w:eastAsia="ja-JP"/>
              </w:rPr>
            </w:pPr>
            <w:r w:rsidRPr="00D122A6">
              <w:rPr>
                <w:rFonts w:ascii="Times New Roman" w:hAnsi="Times New Roman"/>
                <w:sz w:val="16"/>
                <w:szCs w:val="16"/>
                <w:lang w:eastAsia="ja-JP"/>
              </w:rPr>
              <w:t>Missing Fall-back mode: DC_1A-7A-8A_n78A</w:t>
            </w:r>
          </w:p>
        </w:tc>
      </w:tr>
    </w:tbl>
    <w:p w14:paraId="143B2BBB" w14:textId="77777777" w:rsidR="00E72C4C" w:rsidRPr="00D122A6" w:rsidRDefault="00E72C4C" w:rsidP="00E72C4C">
      <w:pPr>
        <w:rPr>
          <w:lang w:val="en-US" w:eastAsia="ja-JP"/>
        </w:rPr>
      </w:pPr>
      <w:bookmarkStart w:id="0" w:name="_GoBack"/>
      <w:bookmarkEnd w:id="0"/>
    </w:p>
    <w:p w14:paraId="3D094EBE" w14:textId="77777777" w:rsidR="00E72C4C" w:rsidRPr="008B137A" w:rsidRDefault="00E72C4C" w:rsidP="00E72C4C">
      <w:pPr>
        <w:pStyle w:val="Caption"/>
        <w:keepNext/>
      </w:pPr>
      <w:r>
        <w:t xml:space="preserve">Table </w:t>
      </w:r>
      <w:r>
        <w:fldChar w:fldCharType="begin"/>
      </w:r>
      <w:r>
        <w:instrText xml:space="preserve"> SEQ Table \* ARABIC </w:instrText>
      </w:r>
      <w:r>
        <w:fldChar w:fldCharType="separate"/>
      </w:r>
      <w:r>
        <w:rPr>
          <w:noProof/>
        </w:rPr>
        <w:t>2</w:t>
      </w:r>
      <w:r>
        <w:fldChar w:fldCharType="end"/>
      </w:r>
      <w:r>
        <w:t>-</w:t>
      </w:r>
      <w:r>
        <w:rPr>
          <w:rFonts w:hint="eastAsia"/>
        </w:rPr>
        <w:t>2</w:t>
      </w:r>
      <w:r>
        <w:t xml:space="preserve">: Individual configuration names, proponents and supporting companies for </w:t>
      </w:r>
      <w:proofErr w:type="spellStart"/>
      <w:r>
        <w:rPr>
          <w:rFonts w:hint="eastAsia"/>
        </w:rPr>
        <w:t>DC_y-ny</w:t>
      </w:r>
      <w:proofErr w:type="spellEnd"/>
      <w:r>
        <w:rPr>
          <w:rFonts w:hint="eastAsia"/>
        </w:rPr>
        <w:t xml:space="preserve"> including FR2</w:t>
      </w:r>
    </w:p>
    <w:p w14:paraId="291EB680" w14:textId="77777777" w:rsidR="00E72C4C" w:rsidRPr="00EC1B95" w:rsidRDefault="00E72C4C" w:rsidP="00E72C4C">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6"/>
        <w:gridCol w:w="712"/>
        <w:gridCol w:w="1702"/>
        <w:gridCol w:w="1700"/>
        <w:gridCol w:w="850"/>
        <w:gridCol w:w="993"/>
        <w:gridCol w:w="1831"/>
      </w:tblGrid>
      <w:tr w:rsidR="00B12B82" w:rsidRPr="00444CEE" w14:paraId="0AEA72DD" w14:textId="77777777" w:rsidTr="00B12B82">
        <w:trPr>
          <w:cantSplit/>
        </w:trPr>
        <w:tc>
          <w:tcPr>
            <w:tcW w:w="1180" w:type="pct"/>
          </w:tcPr>
          <w:p w14:paraId="1A4C206C"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lastRenderedPageBreak/>
              <w:t>CA combination</w:t>
            </w:r>
          </w:p>
        </w:tc>
        <w:tc>
          <w:tcPr>
            <w:tcW w:w="349" w:type="pct"/>
          </w:tcPr>
          <w:p w14:paraId="7584937E"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REL-</w:t>
            </w:r>
            <w:proofErr w:type="spellStart"/>
            <w:r w:rsidRPr="00811D11">
              <w:rPr>
                <w:rFonts w:ascii="Times New Roman" w:hAnsi="Times New Roman"/>
                <w:sz w:val="20"/>
                <w:szCs w:val="16"/>
              </w:rPr>
              <w:t>indep</w:t>
            </w:r>
            <w:proofErr w:type="spellEnd"/>
            <w:r w:rsidRPr="00811D11">
              <w:rPr>
                <w:rFonts w:ascii="Times New Roman" w:hAnsi="Times New Roman"/>
                <w:sz w:val="20"/>
                <w:szCs w:val="16"/>
              </w:rPr>
              <w:t>.</w:t>
            </w:r>
          </w:p>
          <w:p w14:paraId="7A1B34D1"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from</w:t>
            </w:r>
          </w:p>
        </w:tc>
        <w:tc>
          <w:tcPr>
            <w:tcW w:w="835" w:type="pct"/>
          </w:tcPr>
          <w:p w14:paraId="00C6336F"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contact</w:t>
            </w:r>
          </w:p>
          <w:p w14:paraId="4EAFE664"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name, company</w:t>
            </w:r>
          </w:p>
        </w:tc>
        <w:tc>
          <w:tcPr>
            <w:tcW w:w="834" w:type="pct"/>
          </w:tcPr>
          <w:p w14:paraId="4D266597" w14:textId="77777777" w:rsidR="00E72C4C" w:rsidRPr="00811D11" w:rsidRDefault="00E72C4C" w:rsidP="007025EC">
            <w:pPr>
              <w:pStyle w:val="TAL"/>
              <w:rPr>
                <w:rFonts w:ascii="Times New Roman" w:eastAsia="Malgun Gothic" w:hAnsi="Times New Roman"/>
                <w:sz w:val="20"/>
                <w:szCs w:val="16"/>
                <w:lang w:eastAsia="ko-KR"/>
              </w:rPr>
            </w:pPr>
            <w:r w:rsidRPr="00811D11">
              <w:rPr>
                <w:rFonts w:ascii="Times New Roman" w:eastAsia="Malgun Gothic" w:hAnsi="Times New Roman"/>
                <w:sz w:val="20"/>
                <w:szCs w:val="16"/>
                <w:lang w:eastAsia="ko-KR"/>
              </w:rPr>
              <w:t xml:space="preserve">CRs provided to RAN spec: RAN4 </w:t>
            </w:r>
            <w:proofErr w:type="spellStart"/>
            <w:r w:rsidRPr="00811D11">
              <w:rPr>
                <w:rFonts w:ascii="Times New Roman" w:eastAsia="Malgun Gothic" w:hAnsi="Times New Roman"/>
                <w:sz w:val="20"/>
                <w:szCs w:val="16"/>
                <w:lang w:eastAsia="ko-KR"/>
              </w:rPr>
              <w:t>Tdoc</w:t>
            </w:r>
            <w:proofErr w:type="spellEnd"/>
          </w:p>
          <w:p w14:paraId="5514404C" w14:textId="77777777" w:rsidR="00E72C4C" w:rsidRPr="00811D11" w:rsidRDefault="00E72C4C" w:rsidP="007025EC">
            <w:pPr>
              <w:pStyle w:val="TAL"/>
              <w:rPr>
                <w:rFonts w:ascii="Times New Roman" w:eastAsia="Malgun Gothic" w:hAnsi="Times New Roman"/>
                <w:sz w:val="20"/>
                <w:szCs w:val="16"/>
                <w:lang w:eastAsia="ko-KR"/>
              </w:rPr>
            </w:pPr>
            <w:r w:rsidRPr="00811D11">
              <w:rPr>
                <w:rFonts w:ascii="Times New Roman" w:eastAsia="Malgun Gothic" w:hAnsi="Times New Roman"/>
                <w:sz w:val="20"/>
                <w:szCs w:val="16"/>
                <w:lang w:eastAsia="ko-KR"/>
              </w:rPr>
              <w:t>(list all specs and the TR input)</w:t>
            </w:r>
          </w:p>
        </w:tc>
        <w:tc>
          <w:tcPr>
            <w:tcW w:w="417" w:type="pct"/>
          </w:tcPr>
          <w:p w14:paraId="04F399C6"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Core part completed?</w:t>
            </w:r>
          </w:p>
          <w:p w14:paraId="105F0591"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yes/no</w:t>
            </w:r>
          </w:p>
        </w:tc>
        <w:tc>
          <w:tcPr>
            <w:tcW w:w="487" w:type="pct"/>
          </w:tcPr>
          <w:p w14:paraId="28654DD7"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Perf. Part completed?</w:t>
            </w:r>
          </w:p>
          <w:p w14:paraId="5167F37E"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yes/no</w:t>
            </w:r>
          </w:p>
          <w:p w14:paraId="1BF50011" w14:textId="77777777" w:rsidR="00E72C4C" w:rsidRPr="00811D11" w:rsidRDefault="00E72C4C" w:rsidP="007025EC">
            <w:pPr>
              <w:pStyle w:val="TAL"/>
              <w:rPr>
                <w:rFonts w:ascii="Times New Roman" w:hAnsi="Times New Roman"/>
                <w:sz w:val="20"/>
                <w:szCs w:val="16"/>
              </w:rPr>
            </w:pPr>
          </w:p>
        </w:tc>
        <w:tc>
          <w:tcPr>
            <w:tcW w:w="898" w:type="pct"/>
          </w:tcPr>
          <w:p w14:paraId="2110571B"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open issues/comments</w:t>
            </w:r>
          </w:p>
        </w:tc>
      </w:tr>
      <w:tr w:rsidR="00811D11" w14:paraId="731D1458" w14:textId="77777777" w:rsidTr="00811D11">
        <w:trPr>
          <w:cantSplit/>
        </w:trPr>
        <w:tc>
          <w:tcPr>
            <w:tcW w:w="1180" w:type="pct"/>
            <w:tcBorders>
              <w:top w:val="single" w:sz="4" w:space="0" w:color="auto"/>
              <w:left w:val="single" w:sz="4" w:space="0" w:color="auto"/>
              <w:bottom w:val="single" w:sz="4" w:space="0" w:color="auto"/>
              <w:right w:val="single" w:sz="4" w:space="0" w:color="auto"/>
            </w:tcBorders>
          </w:tcPr>
          <w:p w14:paraId="3A49EA17" w14:textId="60E844B1"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DC_3A-19A-21A-42C_n257A</w:t>
            </w:r>
          </w:p>
        </w:tc>
        <w:tc>
          <w:tcPr>
            <w:tcW w:w="349" w:type="pct"/>
            <w:tcBorders>
              <w:top w:val="single" w:sz="4" w:space="0" w:color="auto"/>
              <w:left w:val="single" w:sz="4" w:space="0" w:color="auto"/>
              <w:bottom w:val="single" w:sz="4" w:space="0" w:color="auto"/>
              <w:right w:val="single" w:sz="4" w:space="0" w:color="auto"/>
            </w:tcBorders>
          </w:tcPr>
          <w:p w14:paraId="40A63C24" w14:textId="21420BF0"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45DFC02" w14:textId="499F29B4" w:rsidR="00811D11" w:rsidRPr="00811D11" w:rsidRDefault="00811D11" w:rsidP="00811D11">
            <w:pPr>
              <w:pStyle w:val="TAL"/>
              <w:rPr>
                <w:rFonts w:ascii="Times New Roman" w:hAnsi="Times New Roman"/>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A716635" w14:textId="77777777" w:rsidR="00811D11" w:rsidRPr="00811D11" w:rsidRDefault="00811D11" w:rsidP="00811D11">
            <w:pPr>
              <w:spacing w:after="100" w:afterAutospacing="1"/>
              <w:rPr>
                <w:color w:val="000000"/>
                <w:sz w:val="16"/>
                <w:szCs w:val="16"/>
              </w:rPr>
            </w:pPr>
            <w:r w:rsidRPr="00811D11">
              <w:rPr>
                <w:color w:val="000000"/>
                <w:sz w:val="16"/>
                <w:szCs w:val="16"/>
              </w:rPr>
              <w:t>TR 37.716-41-11: R4-1811510</w:t>
            </w:r>
          </w:p>
          <w:p w14:paraId="75534E24" w14:textId="7B6ACB9A" w:rsidR="00811D11" w:rsidRPr="00811D11" w:rsidRDefault="00811D11" w:rsidP="00811D11">
            <w:pPr>
              <w:pStyle w:val="TAL"/>
              <w:rPr>
                <w:rFonts w:ascii="Times New Roman" w:eastAsia="Malgun Gothic" w:hAnsi="Times New Roman"/>
                <w:sz w:val="16"/>
                <w:szCs w:val="16"/>
                <w:lang w:eastAsia="ko-KR"/>
              </w:rPr>
            </w:pPr>
            <w:r w:rsidRPr="00811D11">
              <w:rPr>
                <w:rFonts w:ascii="Times New Roman" w:hAnsi="Times New Roman"/>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17E9B1D8" w14:textId="0665448D"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7B585B32" w14:textId="7603944F"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7AF820E" w14:textId="5BB6258B"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lang w:eastAsia="ja-JP"/>
              </w:rPr>
              <w:t>None</w:t>
            </w:r>
          </w:p>
        </w:tc>
      </w:tr>
      <w:tr w:rsidR="00811D11" w14:paraId="30D023BA" w14:textId="77777777" w:rsidTr="00811D11">
        <w:trPr>
          <w:cantSplit/>
        </w:trPr>
        <w:tc>
          <w:tcPr>
            <w:tcW w:w="1180" w:type="pct"/>
            <w:tcBorders>
              <w:top w:val="single" w:sz="4" w:space="0" w:color="auto"/>
              <w:left w:val="single" w:sz="4" w:space="0" w:color="auto"/>
              <w:bottom w:val="single" w:sz="4" w:space="0" w:color="auto"/>
              <w:right w:val="single" w:sz="4" w:space="0" w:color="auto"/>
            </w:tcBorders>
          </w:tcPr>
          <w:p w14:paraId="43DBA4A4" w14:textId="3BF7702F"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DC_3A-19A-21A-42C_n257D</w:t>
            </w:r>
          </w:p>
        </w:tc>
        <w:tc>
          <w:tcPr>
            <w:tcW w:w="349" w:type="pct"/>
            <w:tcBorders>
              <w:top w:val="single" w:sz="4" w:space="0" w:color="auto"/>
              <w:left w:val="single" w:sz="4" w:space="0" w:color="auto"/>
              <w:bottom w:val="single" w:sz="4" w:space="0" w:color="auto"/>
              <w:right w:val="single" w:sz="4" w:space="0" w:color="auto"/>
            </w:tcBorders>
          </w:tcPr>
          <w:p w14:paraId="5C480550" w14:textId="1E979E3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200B0D1" w14:textId="399D16A5"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A7A850B" w14:textId="77777777" w:rsidR="00811D11" w:rsidRPr="00811D11" w:rsidRDefault="00811D11" w:rsidP="00811D11">
            <w:pPr>
              <w:spacing w:after="100" w:afterAutospacing="1"/>
              <w:rPr>
                <w:color w:val="000000"/>
                <w:sz w:val="16"/>
                <w:szCs w:val="16"/>
              </w:rPr>
            </w:pPr>
            <w:r w:rsidRPr="00811D11">
              <w:rPr>
                <w:color w:val="000000"/>
                <w:sz w:val="16"/>
                <w:szCs w:val="16"/>
              </w:rPr>
              <w:t>TR 37.716-41-11: R4-1811510</w:t>
            </w:r>
          </w:p>
          <w:p w14:paraId="7F8C2B32" w14:textId="294ECD51" w:rsidR="00811D11" w:rsidRPr="00811D11" w:rsidRDefault="00811D11" w:rsidP="00811D11">
            <w:pPr>
              <w:spacing w:after="100" w:afterAutospacing="1"/>
              <w:rPr>
                <w:color w:val="000000"/>
                <w:sz w:val="16"/>
                <w:szCs w:val="16"/>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3F62253C" w14:textId="4F27597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333B433E"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38F7034" w14:textId="33A1120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7D01383D" w14:textId="77777777" w:rsidTr="00811D11">
        <w:trPr>
          <w:cantSplit/>
        </w:trPr>
        <w:tc>
          <w:tcPr>
            <w:tcW w:w="1180" w:type="pct"/>
            <w:tcBorders>
              <w:top w:val="single" w:sz="4" w:space="0" w:color="auto"/>
              <w:left w:val="single" w:sz="4" w:space="0" w:color="auto"/>
              <w:bottom w:val="single" w:sz="4" w:space="0" w:color="auto"/>
              <w:right w:val="single" w:sz="4" w:space="0" w:color="auto"/>
            </w:tcBorders>
          </w:tcPr>
          <w:p w14:paraId="6EC7A4A2" w14:textId="32D77BD7"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DC_3A-19A-21A-42C_n257E</w:t>
            </w:r>
          </w:p>
        </w:tc>
        <w:tc>
          <w:tcPr>
            <w:tcW w:w="349" w:type="pct"/>
            <w:tcBorders>
              <w:top w:val="single" w:sz="4" w:space="0" w:color="auto"/>
              <w:left w:val="single" w:sz="4" w:space="0" w:color="auto"/>
              <w:bottom w:val="single" w:sz="4" w:space="0" w:color="auto"/>
              <w:right w:val="single" w:sz="4" w:space="0" w:color="auto"/>
            </w:tcBorders>
          </w:tcPr>
          <w:p w14:paraId="7C03C46C" w14:textId="0FB6AE5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79360E4" w14:textId="6E4BF5A8"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1C1FFF" w14:textId="77777777" w:rsidR="00811D11" w:rsidRPr="00811D11" w:rsidRDefault="00811D11" w:rsidP="00811D11">
            <w:pPr>
              <w:spacing w:after="100" w:afterAutospacing="1"/>
              <w:rPr>
                <w:color w:val="000000"/>
                <w:sz w:val="16"/>
                <w:szCs w:val="16"/>
              </w:rPr>
            </w:pPr>
            <w:r w:rsidRPr="00811D11">
              <w:rPr>
                <w:color w:val="000000"/>
                <w:sz w:val="16"/>
                <w:szCs w:val="16"/>
              </w:rPr>
              <w:t>TR 37.716-41-11: R4-1811510</w:t>
            </w:r>
          </w:p>
          <w:p w14:paraId="2BF8D5D5" w14:textId="19045E1E" w:rsidR="00811D11" w:rsidRPr="00811D11" w:rsidRDefault="00811D11" w:rsidP="00811D11">
            <w:pPr>
              <w:spacing w:after="100" w:afterAutospacing="1"/>
              <w:rPr>
                <w:color w:val="000000"/>
                <w:sz w:val="16"/>
                <w:szCs w:val="16"/>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04301F67" w14:textId="579B6EB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45316FC9"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49A42CC" w14:textId="00F2C60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4B345E74" w14:textId="77777777" w:rsidTr="00811D11">
        <w:trPr>
          <w:cantSplit/>
        </w:trPr>
        <w:tc>
          <w:tcPr>
            <w:tcW w:w="1180" w:type="pct"/>
            <w:tcBorders>
              <w:top w:val="single" w:sz="4" w:space="0" w:color="auto"/>
              <w:left w:val="single" w:sz="4" w:space="0" w:color="auto"/>
              <w:bottom w:val="single" w:sz="4" w:space="0" w:color="auto"/>
              <w:right w:val="single" w:sz="4" w:space="0" w:color="auto"/>
            </w:tcBorders>
          </w:tcPr>
          <w:p w14:paraId="70F1C0D0" w14:textId="33186D25"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DC_3A-19A-21A-42C_n257F</w:t>
            </w:r>
          </w:p>
        </w:tc>
        <w:tc>
          <w:tcPr>
            <w:tcW w:w="349" w:type="pct"/>
            <w:tcBorders>
              <w:top w:val="single" w:sz="4" w:space="0" w:color="auto"/>
              <w:left w:val="single" w:sz="4" w:space="0" w:color="auto"/>
              <w:bottom w:val="single" w:sz="4" w:space="0" w:color="auto"/>
              <w:right w:val="single" w:sz="4" w:space="0" w:color="auto"/>
            </w:tcBorders>
          </w:tcPr>
          <w:p w14:paraId="057EDDD5" w14:textId="4B1FF89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F10E801" w14:textId="24906BA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37EEBB7" w14:textId="77777777" w:rsidR="00811D11" w:rsidRPr="00811D11" w:rsidRDefault="00811D11" w:rsidP="00811D11">
            <w:pPr>
              <w:spacing w:after="100" w:afterAutospacing="1"/>
              <w:rPr>
                <w:color w:val="000000"/>
                <w:sz w:val="16"/>
                <w:szCs w:val="16"/>
              </w:rPr>
            </w:pPr>
            <w:r w:rsidRPr="00811D11">
              <w:rPr>
                <w:color w:val="000000"/>
                <w:sz w:val="16"/>
                <w:szCs w:val="16"/>
              </w:rPr>
              <w:t>TR 37.716-41-11: R4-1811510</w:t>
            </w:r>
          </w:p>
          <w:p w14:paraId="76A14DF8" w14:textId="4725A399" w:rsidR="00811D11" w:rsidRPr="00811D11" w:rsidRDefault="00811D11" w:rsidP="00811D11">
            <w:pPr>
              <w:spacing w:after="100" w:afterAutospacing="1"/>
              <w:rPr>
                <w:color w:val="000000"/>
                <w:sz w:val="16"/>
                <w:szCs w:val="16"/>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25391A9B" w14:textId="0A01EF7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1ABE7B5C"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8F441A" w14:textId="074B60C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2AA2F3FD" w14:textId="77777777" w:rsidTr="00811D11">
        <w:trPr>
          <w:cantSplit/>
        </w:trPr>
        <w:tc>
          <w:tcPr>
            <w:tcW w:w="1180" w:type="pct"/>
            <w:tcBorders>
              <w:top w:val="single" w:sz="4" w:space="0" w:color="auto"/>
              <w:left w:val="single" w:sz="4" w:space="0" w:color="auto"/>
              <w:bottom w:val="single" w:sz="4" w:space="0" w:color="auto"/>
              <w:right w:val="single" w:sz="4" w:space="0" w:color="auto"/>
            </w:tcBorders>
          </w:tcPr>
          <w:p w14:paraId="0813F055" w14:textId="4876FCBD"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DC_1A-3A-19A-42C_n257D</w:t>
            </w:r>
          </w:p>
        </w:tc>
        <w:tc>
          <w:tcPr>
            <w:tcW w:w="349" w:type="pct"/>
            <w:tcBorders>
              <w:top w:val="single" w:sz="4" w:space="0" w:color="auto"/>
              <w:left w:val="single" w:sz="4" w:space="0" w:color="auto"/>
              <w:bottom w:val="single" w:sz="4" w:space="0" w:color="auto"/>
              <w:right w:val="single" w:sz="4" w:space="0" w:color="auto"/>
            </w:tcBorders>
          </w:tcPr>
          <w:p w14:paraId="7FF79FE7" w14:textId="17CAB19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9BE5581" w14:textId="560C6412"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5E327FA" w14:textId="3467DB6F" w:rsidR="00811D11" w:rsidRPr="00811D11" w:rsidRDefault="00811D11" w:rsidP="00811D11">
            <w:pPr>
              <w:spacing w:after="100" w:afterAutospacing="1"/>
              <w:rPr>
                <w:color w:val="000000"/>
                <w:sz w:val="16"/>
                <w:szCs w:val="16"/>
              </w:rPr>
            </w:pPr>
            <w:r w:rsidRPr="00811D11">
              <w:rPr>
                <w:color w:val="000000"/>
                <w:sz w:val="16"/>
                <w:szCs w:val="16"/>
              </w:rPr>
              <w:t>TS38.101-3: R4-1811506</w:t>
            </w:r>
          </w:p>
        </w:tc>
        <w:tc>
          <w:tcPr>
            <w:tcW w:w="417" w:type="pct"/>
            <w:tcBorders>
              <w:top w:val="single" w:sz="4" w:space="0" w:color="auto"/>
              <w:left w:val="single" w:sz="4" w:space="0" w:color="auto"/>
              <w:bottom w:val="single" w:sz="4" w:space="0" w:color="auto"/>
              <w:right w:val="single" w:sz="4" w:space="0" w:color="auto"/>
            </w:tcBorders>
          </w:tcPr>
          <w:p w14:paraId="2681942A" w14:textId="0F5A037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541DC9ED"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5D86B8E" w14:textId="0B43094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4DCFCEC1" w14:textId="77777777" w:rsidTr="00811D11">
        <w:trPr>
          <w:cantSplit/>
        </w:trPr>
        <w:tc>
          <w:tcPr>
            <w:tcW w:w="1180" w:type="pct"/>
            <w:tcBorders>
              <w:top w:val="single" w:sz="4" w:space="0" w:color="auto"/>
              <w:left w:val="single" w:sz="4" w:space="0" w:color="auto"/>
              <w:bottom w:val="single" w:sz="4" w:space="0" w:color="auto"/>
              <w:right w:val="single" w:sz="4" w:space="0" w:color="auto"/>
            </w:tcBorders>
          </w:tcPr>
          <w:p w14:paraId="6A957337" w14:textId="383B9A28"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DC_1A-3A-19A-42C_n257E</w:t>
            </w:r>
          </w:p>
        </w:tc>
        <w:tc>
          <w:tcPr>
            <w:tcW w:w="349" w:type="pct"/>
            <w:tcBorders>
              <w:top w:val="single" w:sz="4" w:space="0" w:color="auto"/>
              <w:left w:val="single" w:sz="4" w:space="0" w:color="auto"/>
              <w:bottom w:val="single" w:sz="4" w:space="0" w:color="auto"/>
              <w:right w:val="single" w:sz="4" w:space="0" w:color="auto"/>
            </w:tcBorders>
          </w:tcPr>
          <w:p w14:paraId="0271F8E6" w14:textId="6195B46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6642F4" w14:textId="47373613"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3237BB6" w14:textId="2C226280" w:rsidR="00811D11" w:rsidRPr="00811D11" w:rsidRDefault="00811D11" w:rsidP="00811D11">
            <w:pPr>
              <w:spacing w:after="100" w:afterAutospacing="1"/>
              <w:rPr>
                <w:color w:val="000000"/>
                <w:sz w:val="16"/>
                <w:szCs w:val="16"/>
              </w:rPr>
            </w:pPr>
            <w:r w:rsidRPr="00811D11">
              <w:rPr>
                <w:color w:val="000000"/>
                <w:sz w:val="16"/>
                <w:szCs w:val="16"/>
              </w:rPr>
              <w:t>TS38.101-3: R4-1811506</w:t>
            </w:r>
          </w:p>
        </w:tc>
        <w:tc>
          <w:tcPr>
            <w:tcW w:w="417" w:type="pct"/>
            <w:tcBorders>
              <w:top w:val="single" w:sz="4" w:space="0" w:color="auto"/>
              <w:left w:val="single" w:sz="4" w:space="0" w:color="auto"/>
              <w:bottom w:val="single" w:sz="4" w:space="0" w:color="auto"/>
              <w:right w:val="single" w:sz="4" w:space="0" w:color="auto"/>
            </w:tcBorders>
          </w:tcPr>
          <w:p w14:paraId="534DC344" w14:textId="3E299C0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6948F2D9"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E99654C" w14:textId="5D54402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25886550" w14:textId="77777777" w:rsidTr="00811D11">
        <w:trPr>
          <w:cantSplit/>
        </w:trPr>
        <w:tc>
          <w:tcPr>
            <w:tcW w:w="1180" w:type="pct"/>
            <w:tcBorders>
              <w:top w:val="single" w:sz="4" w:space="0" w:color="auto"/>
              <w:left w:val="single" w:sz="4" w:space="0" w:color="auto"/>
              <w:bottom w:val="single" w:sz="4" w:space="0" w:color="auto"/>
              <w:right w:val="single" w:sz="4" w:space="0" w:color="auto"/>
            </w:tcBorders>
          </w:tcPr>
          <w:p w14:paraId="16B4293A" w14:textId="7CA368A7"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DC_1A-3A-19A-42C_n257F</w:t>
            </w:r>
          </w:p>
        </w:tc>
        <w:tc>
          <w:tcPr>
            <w:tcW w:w="349" w:type="pct"/>
            <w:tcBorders>
              <w:top w:val="single" w:sz="4" w:space="0" w:color="auto"/>
              <w:left w:val="single" w:sz="4" w:space="0" w:color="auto"/>
              <w:bottom w:val="single" w:sz="4" w:space="0" w:color="auto"/>
              <w:right w:val="single" w:sz="4" w:space="0" w:color="auto"/>
            </w:tcBorders>
          </w:tcPr>
          <w:p w14:paraId="189E4102" w14:textId="23F2D08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A30A047" w14:textId="35364FEA"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6818044" w14:textId="7FA4966D" w:rsidR="00811D11" w:rsidRPr="00811D11" w:rsidRDefault="00811D11" w:rsidP="00811D11">
            <w:pPr>
              <w:spacing w:after="100" w:afterAutospacing="1"/>
              <w:rPr>
                <w:color w:val="000000"/>
                <w:sz w:val="16"/>
                <w:szCs w:val="16"/>
              </w:rPr>
            </w:pPr>
            <w:r w:rsidRPr="00811D11">
              <w:rPr>
                <w:color w:val="000000"/>
                <w:sz w:val="16"/>
                <w:szCs w:val="16"/>
              </w:rPr>
              <w:t>TS38.101-3: R4-1811506</w:t>
            </w:r>
          </w:p>
        </w:tc>
        <w:tc>
          <w:tcPr>
            <w:tcW w:w="417" w:type="pct"/>
            <w:tcBorders>
              <w:top w:val="single" w:sz="4" w:space="0" w:color="auto"/>
              <w:left w:val="single" w:sz="4" w:space="0" w:color="auto"/>
              <w:bottom w:val="single" w:sz="4" w:space="0" w:color="auto"/>
              <w:right w:val="single" w:sz="4" w:space="0" w:color="auto"/>
            </w:tcBorders>
          </w:tcPr>
          <w:p w14:paraId="31225438" w14:textId="682BCC4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0D05C5EF"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1871048" w14:textId="7349BE2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tc>
      </w:tr>
      <w:tr w:rsidR="00811D11" w14:paraId="149C2FEE" w14:textId="77777777" w:rsidTr="00811D11">
        <w:trPr>
          <w:cantSplit/>
        </w:trPr>
        <w:tc>
          <w:tcPr>
            <w:tcW w:w="1180" w:type="pct"/>
            <w:tcBorders>
              <w:top w:val="single" w:sz="4" w:space="0" w:color="auto"/>
              <w:left w:val="single" w:sz="4" w:space="0" w:color="auto"/>
              <w:bottom w:val="single" w:sz="4" w:space="0" w:color="auto"/>
              <w:right w:val="single" w:sz="4" w:space="0" w:color="auto"/>
            </w:tcBorders>
          </w:tcPr>
          <w:p w14:paraId="46E76D91"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lastRenderedPageBreak/>
              <w:t>DC_1A-3A-19A-42A_n257A_UL_3A_n257A</w:t>
            </w:r>
          </w:p>
          <w:p w14:paraId="37631EAE"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DC_1A-3A-19A-42A_n257G_UL_3A_n257G</w:t>
            </w:r>
          </w:p>
          <w:p w14:paraId="709CCC3B"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DC_1A-3A-19A-42A_n257H_UL_3A_n257G</w:t>
            </w:r>
          </w:p>
          <w:p w14:paraId="4A53D72A"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DC_1A-3A-19A-42A_n257H_UL_3A_n257H</w:t>
            </w:r>
          </w:p>
          <w:p w14:paraId="0D72371C"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DC_1A-3A-19A-42A_n257I_UL_3A_n257G</w:t>
            </w:r>
          </w:p>
          <w:p w14:paraId="71B8E045"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DC_1A-3A-19A-42A_n257I_UL_3A_n257H</w:t>
            </w:r>
          </w:p>
          <w:p w14:paraId="5C80B29F"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DC_1A-3A-19A-42A_n257I_UL_3A_n257I</w:t>
            </w:r>
          </w:p>
          <w:p w14:paraId="50516BD5"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DC_1A-3A-19A-42A_n257J_UL_3A_n257G</w:t>
            </w:r>
          </w:p>
          <w:p w14:paraId="5EA29DB3"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DC_1A-3A-19A-42A_n257J_UL_3A_n257H</w:t>
            </w:r>
          </w:p>
          <w:p w14:paraId="1F88B545"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DC_1A-3A-19A-42A_n257J_UL_3A_n257I</w:t>
            </w:r>
          </w:p>
          <w:p w14:paraId="5A9ED85B"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DC_1A-3A-19A-42A_n257J_UL_3A_n257J</w:t>
            </w:r>
          </w:p>
          <w:p w14:paraId="1ADEEF0E"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DC_1A-3A-19A-42A_n257K_UL_3A_n257G</w:t>
            </w:r>
          </w:p>
          <w:p w14:paraId="7585B750"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DC_1A-3A-19A-42A_n257K_UL_3A_n257H</w:t>
            </w:r>
          </w:p>
          <w:p w14:paraId="25D65FFD"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DC_1A-3A-19A-42A_n257K_UL_3A_n257I</w:t>
            </w:r>
          </w:p>
          <w:p w14:paraId="2C2D445A"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DC_1A-3A-19A-42A_n257K_UL_3A_n257J</w:t>
            </w:r>
          </w:p>
          <w:p w14:paraId="5FA4098F"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DC_1A-3A-19A-42A_n257K_UL_3A_n257K</w:t>
            </w:r>
          </w:p>
          <w:p w14:paraId="330F9D20"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DC_1A-3A-19A-42A_n257L_UL_3A_n257G</w:t>
            </w:r>
          </w:p>
          <w:p w14:paraId="790B96DC"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DC_1A-3A-19A-42A_n257L_UL_3A_n257H</w:t>
            </w:r>
          </w:p>
          <w:p w14:paraId="4CA765A4"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DC_1A-3A-19A-42A_n257L_UL_3A_n257I</w:t>
            </w:r>
          </w:p>
          <w:p w14:paraId="4CF317D3"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DC_1A-3A-19A-42A_n257L_UL_3A_n257J</w:t>
            </w:r>
          </w:p>
          <w:p w14:paraId="24E5CBED"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DC_1A-3A-19A-42A_n257L_UL_3A_n257K</w:t>
            </w:r>
          </w:p>
          <w:p w14:paraId="1ECD0782"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DC_1A-3A-19A-42A_n257L_UL_3A_n257L</w:t>
            </w:r>
          </w:p>
          <w:p w14:paraId="3AA5D9D9"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DC_1A-3A-19A-42A_n257M_UL_3A_n257G</w:t>
            </w:r>
          </w:p>
          <w:p w14:paraId="07A32896"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DC_1A-3A-19A-42A_n257M_UL_3A_n257H</w:t>
            </w:r>
          </w:p>
          <w:p w14:paraId="1958B24D"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DC_1A-3A-19A-42A_n257M_UL_3A_n257I</w:t>
            </w:r>
          </w:p>
          <w:p w14:paraId="7ABCE319"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DC_1A-3A-19A-42A_n257M_UL_3A_n257J</w:t>
            </w:r>
          </w:p>
          <w:p w14:paraId="3B613FF3" w14:textId="77777777" w:rsidR="00811D11" w:rsidRPr="00811D11" w:rsidRDefault="00811D11" w:rsidP="00811D11">
            <w:pPr>
              <w:pStyle w:val="TAC"/>
              <w:spacing w:after="100" w:afterAutospacing="1"/>
              <w:rPr>
                <w:rFonts w:ascii="Times New Roman" w:hAnsi="Times New Roman"/>
                <w:sz w:val="16"/>
                <w:szCs w:val="16"/>
              </w:rPr>
            </w:pPr>
            <w:r w:rsidRPr="00811D11">
              <w:rPr>
                <w:rFonts w:ascii="Times New Roman" w:hAnsi="Times New Roman"/>
                <w:sz w:val="16"/>
                <w:szCs w:val="16"/>
              </w:rPr>
              <w:t>DC_1A-3A-19A-42A_n257M_UL_3A_n257K</w:t>
            </w:r>
          </w:p>
          <w:p w14:paraId="05872F9F" w14:textId="1CDF2F83" w:rsidR="00811D11" w:rsidRPr="00811D11" w:rsidRDefault="00811D11" w:rsidP="00811D11">
            <w:pPr>
              <w:pStyle w:val="TAL"/>
              <w:rPr>
                <w:rFonts w:ascii="Times New Roman" w:hAnsi="Times New Roman"/>
                <w:sz w:val="16"/>
                <w:szCs w:val="16"/>
              </w:rPr>
            </w:pPr>
            <w:r w:rsidRPr="00811D11">
              <w:rPr>
                <w:rFonts w:ascii="Times New Roman" w:hAnsi="Times New Roman"/>
                <w:sz w:val="16"/>
                <w:szCs w:val="16"/>
              </w:rPr>
              <w:t>DC_1A-3A-19A-42A_n257M_UL_3A_n257L</w:t>
            </w:r>
          </w:p>
        </w:tc>
        <w:tc>
          <w:tcPr>
            <w:tcW w:w="349" w:type="pct"/>
            <w:tcBorders>
              <w:top w:val="single" w:sz="4" w:space="0" w:color="auto"/>
              <w:left w:val="single" w:sz="4" w:space="0" w:color="auto"/>
              <w:bottom w:val="single" w:sz="4" w:space="0" w:color="auto"/>
              <w:right w:val="single" w:sz="4" w:space="0" w:color="auto"/>
            </w:tcBorders>
          </w:tcPr>
          <w:p w14:paraId="2E3A9DFC" w14:textId="392E6D16" w:rsidR="00811D11" w:rsidRPr="00811D11" w:rsidRDefault="00811D11" w:rsidP="00811D11">
            <w:pPr>
              <w:pStyle w:val="TAL"/>
              <w:rPr>
                <w:rFonts w:ascii="Times New Roman"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CBA15E" w14:textId="451BBD2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3FA5E4D" w14:textId="543585E5" w:rsidR="00811D11" w:rsidRPr="00811D11" w:rsidRDefault="00811D11" w:rsidP="00811D11">
            <w:pPr>
              <w:spacing w:after="100" w:afterAutospacing="1"/>
              <w:rPr>
                <w:color w:val="000000"/>
                <w:sz w:val="16"/>
                <w:szCs w:val="16"/>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270090EF" w14:textId="245E898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5BC4D5F2"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9CE794C"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61104B79" w14:textId="77777777" w:rsidR="00811D11" w:rsidRPr="00811D11" w:rsidRDefault="00811D11" w:rsidP="00811D11">
            <w:pPr>
              <w:pStyle w:val="TAL"/>
              <w:rPr>
                <w:rFonts w:ascii="Times New Roman" w:hAnsi="Times New Roman"/>
                <w:sz w:val="16"/>
                <w:szCs w:val="16"/>
                <w:lang w:eastAsia="ja-JP"/>
              </w:rPr>
            </w:pPr>
          </w:p>
          <w:p w14:paraId="492C4C41"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437637A6" w14:textId="77777777" w:rsidR="00811D11" w:rsidRPr="00811D11" w:rsidRDefault="00811D11" w:rsidP="00811D11">
            <w:pPr>
              <w:pStyle w:val="TAL"/>
              <w:rPr>
                <w:rFonts w:ascii="Times New Roman" w:hAnsi="Times New Roman"/>
                <w:sz w:val="16"/>
                <w:szCs w:val="16"/>
                <w:lang w:eastAsia="ja-JP"/>
              </w:rPr>
            </w:pPr>
          </w:p>
          <w:p w14:paraId="2941B392"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29509CCD" w14:textId="77777777" w:rsidR="00811D11" w:rsidRPr="00811D11" w:rsidRDefault="00811D11" w:rsidP="00811D11">
            <w:pPr>
              <w:pStyle w:val="TAL"/>
              <w:rPr>
                <w:rFonts w:ascii="Times New Roman" w:hAnsi="Times New Roman"/>
                <w:sz w:val="16"/>
                <w:szCs w:val="16"/>
                <w:lang w:eastAsia="ja-JP"/>
              </w:rPr>
            </w:pPr>
          </w:p>
        </w:tc>
      </w:tr>
      <w:tr w:rsidR="00811D11" w14:paraId="28623ED3"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46730EF0" w14:textId="5C10DFFF" w:rsidR="00811D11" w:rsidRPr="00811D11" w:rsidRDefault="00811D11" w:rsidP="00811D11">
            <w:pPr>
              <w:pStyle w:val="ListNumber2"/>
              <w:spacing w:after="100" w:afterAutospacing="1"/>
              <w:rPr>
                <w:sz w:val="16"/>
                <w:szCs w:val="16"/>
              </w:rPr>
            </w:pPr>
            <w:r w:rsidRPr="00811D11">
              <w:rPr>
                <w:rFonts w:eastAsia="Yu Gothic"/>
                <w:sz w:val="16"/>
                <w:szCs w:val="16"/>
              </w:rPr>
              <w:t>DC_1A-3A-19A-42A_n257M_UL_3A_n257M</w:t>
            </w:r>
          </w:p>
        </w:tc>
        <w:tc>
          <w:tcPr>
            <w:tcW w:w="349" w:type="pct"/>
            <w:tcBorders>
              <w:top w:val="single" w:sz="4" w:space="0" w:color="auto"/>
              <w:left w:val="single" w:sz="4" w:space="0" w:color="auto"/>
              <w:bottom w:val="single" w:sz="4" w:space="0" w:color="auto"/>
              <w:right w:val="single" w:sz="4" w:space="0" w:color="auto"/>
            </w:tcBorders>
          </w:tcPr>
          <w:p w14:paraId="4710F9C2" w14:textId="0E6E1996"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14A68E1" w14:textId="30D8467E"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EA68509" w14:textId="74150FAF"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654A8980" w14:textId="6707AA7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7789EE87"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190BAFD" w14:textId="2C2303FA" w:rsidR="00811D11" w:rsidRPr="00811D11" w:rsidRDefault="00811D11" w:rsidP="00811D11">
            <w:pPr>
              <w:pStyle w:val="NW"/>
              <w:rPr>
                <w:sz w:val="16"/>
                <w:szCs w:val="16"/>
                <w:lang w:eastAsia="ja-JP"/>
              </w:rPr>
            </w:pPr>
            <w:r w:rsidRPr="00811D11">
              <w:rPr>
                <w:sz w:val="16"/>
                <w:szCs w:val="16"/>
                <w:lang w:eastAsia="ja-JP"/>
              </w:rPr>
              <w:t>None</w:t>
            </w:r>
          </w:p>
        </w:tc>
      </w:tr>
      <w:tr w:rsidR="00811D11" w14:paraId="6D7D5B68"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7D28A12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DC_1A-3A-19A-42C_n257A_UL_3A_n257A</w:t>
            </w:r>
          </w:p>
          <w:p w14:paraId="1ABB8FD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DC_1A-3A-19A-42C_n257G_UL_3A_n257G</w:t>
            </w:r>
          </w:p>
          <w:p w14:paraId="28890A6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DC_1A-3A-19A-42C_n257H_UL_3A_n257G</w:t>
            </w:r>
          </w:p>
          <w:p w14:paraId="2C603A0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DC_1A-3A-19A-42C_n257H_UL_3A_n257H</w:t>
            </w:r>
          </w:p>
          <w:p w14:paraId="029FE68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DC_1A-3A-19A-42C_n257I_UL_3A_n257G</w:t>
            </w:r>
          </w:p>
          <w:p w14:paraId="4B5ABE4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DC_1A-3A-19A-42C_n257I_UL_3A_n257H</w:t>
            </w:r>
          </w:p>
          <w:p w14:paraId="7342745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DC_1A-3A-19A-42C_n257I_UL_3A_n257I</w:t>
            </w:r>
          </w:p>
          <w:p w14:paraId="577660E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DC_1A-3A-19A-42C_n257J_UL_3A_n257G</w:t>
            </w:r>
          </w:p>
          <w:p w14:paraId="737097B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DC_1A-3A-19A-42C_n257J_UL_3A_n257H</w:t>
            </w:r>
          </w:p>
          <w:p w14:paraId="417A50B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DC_1A-3A-19A-42C_n257J_UL_3A_n257I</w:t>
            </w:r>
          </w:p>
          <w:p w14:paraId="0C76ECD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DC_1A-3A-19A-42C_n257J_UL_3A_n257J</w:t>
            </w:r>
          </w:p>
          <w:p w14:paraId="49680F8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DC_1A-3A-19A-42C_n257K_UL_3A_n257G</w:t>
            </w:r>
          </w:p>
          <w:p w14:paraId="3829773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DC_1A-3A-19A-42C_n257K_UL_3A_n257H</w:t>
            </w:r>
          </w:p>
          <w:p w14:paraId="29CEDDB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DC_1A-3A-19A-42C_n257K_UL_3A_n257I</w:t>
            </w:r>
          </w:p>
          <w:p w14:paraId="001C3E1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DC_1A-3A-19A-42C_n257K_UL_3A_n257J</w:t>
            </w:r>
          </w:p>
          <w:p w14:paraId="56871AA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DC_1A-3A-19A-42C_n257K_UL_3A_n257K</w:t>
            </w:r>
          </w:p>
          <w:p w14:paraId="18163CC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DC_1A-3A-19A-42C_n257L_UL_3A_n257G</w:t>
            </w:r>
          </w:p>
          <w:p w14:paraId="28268AC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DC_1A-3A-19A-42C_n257L_UL_3A_n257H</w:t>
            </w:r>
          </w:p>
          <w:p w14:paraId="69A741D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DC_1A-3A-19A-42C_n257L_UL_3A_n257I</w:t>
            </w:r>
          </w:p>
          <w:p w14:paraId="5094F85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DC_1A-3A-19A-42C_n257L_UL_3A_n257J</w:t>
            </w:r>
          </w:p>
          <w:p w14:paraId="7E0826C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DC_1A-3A-19A-42C_n257L_UL_3A_n257K</w:t>
            </w:r>
          </w:p>
          <w:p w14:paraId="19C38B5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DC_1A-3A-19A-42C_n257L_UL_3A_n257L</w:t>
            </w:r>
          </w:p>
          <w:p w14:paraId="7DC5382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DC_1A-3A-19A-42C_n257M_UL_3A_n257G</w:t>
            </w:r>
          </w:p>
          <w:p w14:paraId="12094A0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DC_1A-3A-19A-42C_n257M_UL_3A_n257H</w:t>
            </w:r>
          </w:p>
          <w:p w14:paraId="0969B83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DC_1A-3A-19A-42C_n257M_UL_3A_n257I</w:t>
            </w:r>
          </w:p>
          <w:p w14:paraId="37CC453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DC_1A-3A-19A-42C_n257M_UL_3A_n257J</w:t>
            </w:r>
          </w:p>
          <w:p w14:paraId="3287E37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DC_1A-3A-19A-42C_n257M_UL_3A_n257K</w:t>
            </w:r>
          </w:p>
          <w:p w14:paraId="04A3171C" w14:textId="222D09B8"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DC_1A-3A-19A-42C_n257M_UL_3A_n257L</w:t>
            </w:r>
          </w:p>
        </w:tc>
        <w:tc>
          <w:tcPr>
            <w:tcW w:w="349" w:type="pct"/>
            <w:tcBorders>
              <w:top w:val="single" w:sz="4" w:space="0" w:color="auto"/>
              <w:left w:val="single" w:sz="4" w:space="0" w:color="auto"/>
              <w:bottom w:val="single" w:sz="4" w:space="0" w:color="auto"/>
              <w:right w:val="single" w:sz="4" w:space="0" w:color="auto"/>
            </w:tcBorders>
          </w:tcPr>
          <w:p w14:paraId="7FBA4644" w14:textId="34DA9D01"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8268847" w14:textId="41C5FBF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946E315" w14:textId="635F1874"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5F828DEB" w14:textId="5239F40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2E8B62CA"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45495BB"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0C00D5D8" w14:textId="77777777" w:rsidR="00811D11" w:rsidRPr="00811D11" w:rsidRDefault="00811D11" w:rsidP="00811D11">
            <w:pPr>
              <w:pStyle w:val="TAL"/>
              <w:rPr>
                <w:rFonts w:ascii="Times New Roman" w:hAnsi="Times New Roman"/>
                <w:sz w:val="16"/>
                <w:szCs w:val="16"/>
                <w:lang w:eastAsia="ja-JP"/>
              </w:rPr>
            </w:pPr>
          </w:p>
          <w:p w14:paraId="171867B5"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1E4F52FD" w14:textId="77777777" w:rsidR="00811D11" w:rsidRPr="00811D11" w:rsidRDefault="00811D11" w:rsidP="00811D11">
            <w:pPr>
              <w:pStyle w:val="TAL"/>
              <w:rPr>
                <w:rFonts w:ascii="Times New Roman" w:hAnsi="Times New Roman"/>
                <w:sz w:val="16"/>
                <w:szCs w:val="16"/>
                <w:lang w:eastAsia="ja-JP"/>
              </w:rPr>
            </w:pPr>
          </w:p>
          <w:p w14:paraId="642F6B48"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3459A0DF" w14:textId="77777777" w:rsidR="00811D11" w:rsidRPr="00811D11" w:rsidRDefault="00811D11" w:rsidP="00811D11">
            <w:pPr>
              <w:pStyle w:val="NW"/>
              <w:rPr>
                <w:sz w:val="16"/>
                <w:szCs w:val="16"/>
                <w:lang w:eastAsia="ja-JP"/>
              </w:rPr>
            </w:pPr>
          </w:p>
        </w:tc>
      </w:tr>
      <w:tr w:rsidR="00811D11" w14:paraId="085F7970"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505FFF2C" w14:textId="51C27D4D"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DC_1A-3A-19A-42C_n257M_UL_3A_n257M</w:t>
            </w:r>
          </w:p>
        </w:tc>
        <w:tc>
          <w:tcPr>
            <w:tcW w:w="349" w:type="pct"/>
            <w:tcBorders>
              <w:top w:val="single" w:sz="4" w:space="0" w:color="auto"/>
              <w:left w:val="single" w:sz="4" w:space="0" w:color="auto"/>
              <w:bottom w:val="single" w:sz="4" w:space="0" w:color="auto"/>
              <w:right w:val="single" w:sz="4" w:space="0" w:color="auto"/>
            </w:tcBorders>
          </w:tcPr>
          <w:p w14:paraId="0DCD20D1" w14:textId="2D4DD4FB"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1709FA3" w14:textId="1DF06B24"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8A8DC0D" w14:textId="2B4B0245"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710E9C29" w14:textId="77A2E1C3"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5889CEFF"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9D70173" w14:textId="3EBBE7BB" w:rsidR="00811D11" w:rsidRPr="00811D11" w:rsidRDefault="00811D11" w:rsidP="00811D11">
            <w:pPr>
              <w:pStyle w:val="NW"/>
              <w:rPr>
                <w:sz w:val="16"/>
                <w:szCs w:val="16"/>
                <w:lang w:eastAsia="ja-JP"/>
              </w:rPr>
            </w:pPr>
            <w:r w:rsidRPr="00811D11">
              <w:rPr>
                <w:sz w:val="16"/>
                <w:szCs w:val="16"/>
                <w:lang w:eastAsia="ja-JP"/>
              </w:rPr>
              <w:t>None</w:t>
            </w:r>
          </w:p>
        </w:tc>
      </w:tr>
      <w:tr w:rsidR="00811D11" w14:paraId="0A15447C"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6CF0FE1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DC_1A-3A-21A-42A_n257A_UL_3A_n257A</w:t>
            </w:r>
          </w:p>
          <w:p w14:paraId="7450CFA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DC_1A-3A-21A-42A_n257G_UL_3A_n257G</w:t>
            </w:r>
          </w:p>
          <w:p w14:paraId="5B3A6FD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DC_1A-3A-21A-42A_n257H_UL_3A_n257G</w:t>
            </w:r>
          </w:p>
          <w:p w14:paraId="6BE24E6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DC_1A-3A-21A-42A_n257H_UL_3A_n257H</w:t>
            </w:r>
          </w:p>
          <w:p w14:paraId="63E7569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DC_1A-3A-21A-42A_n257I_UL_3A_n257G</w:t>
            </w:r>
          </w:p>
          <w:p w14:paraId="3CF25C5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DC_1A-3A-21A-42A_n257I_UL_3A_n257H</w:t>
            </w:r>
          </w:p>
          <w:p w14:paraId="38CD3BE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DC_1A-3A-21A-42A_n257I_UL_3A_n257I</w:t>
            </w:r>
          </w:p>
          <w:p w14:paraId="347F5BD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DC_1A-3A-21A-42A_n257J_UL_3A_n257G</w:t>
            </w:r>
          </w:p>
          <w:p w14:paraId="14F321E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DC_1A-3A-21A-42A_n257J_UL_3A_n257H</w:t>
            </w:r>
          </w:p>
          <w:p w14:paraId="4E6913E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DC_1A-3A-21A-42A_n257J_UL_3A_n257I</w:t>
            </w:r>
          </w:p>
          <w:p w14:paraId="302D757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DC_1A-3A-21A-42A_n257J_UL_3A_n257J</w:t>
            </w:r>
          </w:p>
          <w:p w14:paraId="5B0002F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DC_1A-3A-21A-42A_n257K_UL_3A_n257G</w:t>
            </w:r>
          </w:p>
          <w:p w14:paraId="2A7E821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DC_1A-3A-21A-42A_n257K_UL_3A_n257H</w:t>
            </w:r>
          </w:p>
          <w:p w14:paraId="525092D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DC_1A-3A-21A-42A_n257K_UL_3A_n257I</w:t>
            </w:r>
          </w:p>
          <w:p w14:paraId="781DA1E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DC_1A-3A-21A-42A_n257K_UL_3A_n257J</w:t>
            </w:r>
          </w:p>
          <w:p w14:paraId="23D8574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DC_1A-3A-21A-42A_n257K_UL_3A_n257K</w:t>
            </w:r>
          </w:p>
          <w:p w14:paraId="3D98581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DC_1A-3A-21A-42A_n257L_UL_3A_n257G</w:t>
            </w:r>
          </w:p>
          <w:p w14:paraId="18775CE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DC_1A-3A-21A-42A_n257L_UL_3A_n257H</w:t>
            </w:r>
          </w:p>
          <w:p w14:paraId="3633731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DC_1A-3A-21A-42A_n257L_UL_3A_n257I</w:t>
            </w:r>
          </w:p>
          <w:p w14:paraId="6ED21DA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DC_1A-3A-21A-42A_n257L_UL_3A_n257J</w:t>
            </w:r>
          </w:p>
          <w:p w14:paraId="0DC87EA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DC_1A-3A-21A-42A_n257L_UL_3A_n257K</w:t>
            </w:r>
          </w:p>
          <w:p w14:paraId="5FAF0D8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DC_1A-3A-21A-42A_n257L_UL_3A_n257L</w:t>
            </w:r>
          </w:p>
          <w:p w14:paraId="59A5E2F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DC_1A-3A-21A-42A_n257M_UL_3A_n257G</w:t>
            </w:r>
          </w:p>
          <w:p w14:paraId="4C019E3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DC_1A-3A-21A-42A_n257M_UL_3A_n257H</w:t>
            </w:r>
          </w:p>
          <w:p w14:paraId="751F4E1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DC_1A-3A-21A-42A_n257M_UL_3A_n257I</w:t>
            </w:r>
          </w:p>
          <w:p w14:paraId="4D03A55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DC_1A-3A-21A-42A_n257M_UL_3A_n257J</w:t>
            </w:r>
          </w:p>
          <w:p w14:paraId="1FEAE47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DC_1A-3A-21A-42A_n257M_UL_3A_n257K</w:t>
            </w:r>
          </w:p>
          <w:p w14:paraId="2B6315B3" w14:textId="114C0F6A"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DC_1A-3A-21A-42A_n257M_UL_3A_n257L</w:t>
            </w:r>
          </w:p>
        </w:tc>
        <w:tc>
          <w:tcPr>
            <w:tcW w:w="349" w:type="pct"/>
            <w:tcBorders>
              <w:top w:val="single" w:sz="4" w:space="0" w:color="auto"/>
              <w:left w:val="single" w:sz="4" w:space="0" w:color="auto"/>
              <w:bottom w:val="single" w:sz="4" w:space="0" w:color="auto"/>
              <w:right w:val="single" w:sz="4" w:space="0" w:color="auto"/>
            </w:tcBorders>
          </w:tcPr>
          <w:p w14:paraId="13444507" w14:textId="2DF808FC"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D18DE95" w14:textId="1F7D7D3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1FC714" w14:textId="2C39A6BC"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24253903" w14:textId="3ABE488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4308ED8C"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0F1086F"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29DD564E" w14:textId="77777777" w:rsidR="00811D11" w:rsidRPr="00811D11" w:rsidRDefault="00811D11" w:rsidP="00811D11">
            <w:pPr>
              <w:pStyle w:val="TAL"/>
              <w:rPr>
                <w:rFonts w:ascii="Times New Roman" w:hAnsi="Times New Roman"/>
                <w:sz w:val="16"/>
                <w:szCs w:val="16"/>
                <w:lang w:eastAsia="ja-JP"/>
              </w:rPr>
            </w:pPr>
          </w:p>
          <w:p w14:paraId="2B44A8DB"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040EAE15" w14:textId="77777777" w:rsidR="00811D11" w:rsidRPr="00811D11" w:rsidRDefault="00811D11" w:rsidP="00811D11">
            <w:pPr>
              <w:pStyle w:val="TAL"/>
              <w:rPr>
                <w:rFonts w:ascii="Times New Roman" w:hAnsi="Times New Roman"/>
                <w:sz w:val="16"/>
                <w:szCs w:val="16"/>
                <w:lang w:eastAsia="ja-JP"/>
              </w:rPr>
            </w:pPr>
          </w:p>
          <w:p w14:paraId="42390AE9"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488DFC4F" w14:textId="77777777" w:rsidR="00811D11" w:rsidRPr="00811D11" w:rsidRDefault="00811D11" w:rsidP="00811D11">
            <w:pPr>
              <w:pStyle w:val="NW"/>
              <w:rPr>
                <w:sz w:val="16"/>
                <w:szCs w:val="16"/>
                <w:lang w:eastAsia="ja-JP"/>
              </w:rPr>
            </w:pPr>
          </w:p>
        </w:tc>
      </w:tr>
      <w:tr w:rsidR="00811D11" w14:paraId="658B0218"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69BCC7B9" w14:textId="20DC3A32"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DC_1A-3A-21A-42A_n257M_UL_3A_n257M</w:t>
            </w:r>
          </w:p>
        </w:tc>
        <w:tc>
          <w:tcPr>
            <w:tcW w:w="349" w:type="pct"/>
            <w:tcBorders>
              <w:top w:val="single" w:sz="4" w:space="0" w:color="auto"/>
              <w:left w:val="single" w:sz="4" w:space="0" w:color="auto"/>
              <w:bottom w:val="single" w:sz="4" w:space="0" w:color="auto"/>
              <w:right w:val="single" w:sz="4" w:space="0" w:color="auto"/>
            </w:tcBorders>
          </w:tcPr>
          <w:p w14:paraId="0A47023D" w14:textId="3BB16416"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12DA591" w14:textId="1F59644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F35897D" w14:textId="4367D74C"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33E843C6" w14:textId="01BB559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707CC1B8"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D2091EC" w14:textId="0ACFCA5E" w:rsidR="00811D11" w:rsidRPr="00811D11" w:rsidRDefault="00811D11" w:rsidP="00811D11">
            <w:pPr>
              <w:pStyle w:val="NW"/>
              <w:rPr>
                <w:sz w:val="16"/>
                <w:szCs w:val="16"/>
                <w:lang w:eastAsia="ja-JP"/>
              </w:rPr>
            </w:pPr>
            <w:r w:rsidRPr="00811D11">
              <w:rPr>
                <w:sz w:val="16"/>
                <w:szCs w:val="16"/>
                <w:lang w:eastAsia="ja-JP"/>
              </w:rPr>
              <w:t>None</w:t>
            </w:r>
          </w:p>
        </w:tc>
      </w:tr>
      <w:tr w:rsidR="00811D11" w14:paraId="04DADA63"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5AF8C3A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DC_1A-3A-21A-42C_n257A_UL_3A_n257A</w:t>
            </w:r>
          </w:p>
          <w:p w14:paraId="1477E18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DC_1A-3A-21A-42C_n257G_UL_3A_n257G</w:t>
            </w:r>
          </w:p>
          <w:p w14:paraId="5612A59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DC_1A-3A-21A-42C_n257H_UL_3A_n257G</w:t>
            </w:r>
          </w:p>
          <w:p w14:paraId="2466A31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DC_1A-3A-21A-42C_n257H_UL_3A_n257H</w:t>
            </w:r>
          </w:p>
          <w:p w14:paraId="108C578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DC_1A-3A-21A-42C_n257I_UL_3A_n257G</w:t>
            </w:r>
          </w:p>
          <w:p w14:paraId="7307385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DC_1A-3A-21A-42C_n257I_UL_3A_n257H</w:t>
            </w:r>
          </w:p>
          <w:p w14:paraId="7708B74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DC_1A-3A-21A-42C_n257I_UL_3A_n257I</w:t>
            </w:r>
          </w:p>
          <w:p w14:paraId="246BBA4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DC_1A-3A-21A-42C_n257J_UL_3A_n257G</w:t>
            </w:r>
          </w:p>
          <w:p w14:paraId="53D69C3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DC_1A-3A-21A-42C_n257J_UL_3A_n257H</w:t>
            </w:r>
          </w:p>
          <w:p w14:paraId="6B3318E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DC_1A-3A-21A-42C_n257J_UL_3A_n257I</w:t>
            </w:r>
          </w:p>
          <w:p w14:paraId="224F67F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DC_1A-3A-21A-42C_n257J_UL_3A_n257J</w:t>
            </w:r>
          </w:p>
          <w:p w14:paraId="5B53D63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DC_1A-3A-21A-42C_n257K_UL_3A_n257G</w:t>
            </w:r>
          </w:p>
          <w:p w14:paraId="3A4E601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DC_1A-3A-21A-42C_n257K_UL_3A_n257H</w:t>
            </w:r>
          </w:p>
          <w:p w14:paraId="6BC81C5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DC_1A-3A-21A-42C_n257K_UL_3A_n257I</w:t>
            </w:r>
          </w:p>
          <w:p w14:paraId="76F4A10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DC_1A-3A-21A-42C_n257K_UL_3A_n257J</w:t>
            </w:r>
          </w:p>
          <w:p w14:paraId="21D27EF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DC_1A-3A-21A-42C_n257K_UL_3A_n257K</w:t>
            </w:r>
          </w:p>
          <w:p w14:paraId="235D48C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DC_1A-3A-21A-42C_n257L_UL_3A_n257G</w:t>
            </w:r>
          </w:p>
          <w:p w14:paraId="4CBD067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DC_1A-3A-21A-42C_n257L_UL_3A_n257H</w:t>
            </w:r>
          </w:p>
          <w:p w14:paraId="0AAD710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DC_1A-3A-21A-42C_n257L_UL_3A_n257I</w:t>
            </w:r>
          </w:p>
          <w:p w14:paraId="3AD5C7B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DC_1A-3A-21A-42C_n257L_UL_3A_n257J</w:t>
            </w:r>
          </w:p>
          <w:p w14:paraId="365AF3A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DC_1A-3A-21A-42C_n257L_UL_3A_n257K</w:t>
            </w:r>
          </w:p>
          <w:p w14:paraId="5A42D89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DC_1A-3A-21A-42C_n257L_UL_3A_n257L</w:t>
            </w:r>
          </w:p>
          <w:p w14:paraId="517AE64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DC_1A-3A-21A-42C_n257M_UL_3A_n257G</w:t>
            </w:r>
          </w:p>
          <w:p w14:paraId="72E1F79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DC_1A-3A-21A-42C_n257M_UL_3A_n257H</w:t>
            </w:r>
          </w:p>
          <w:p w14:paraId="61E3E04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DC_1A-3A-21A-42C_n257M_UL_3A_n257I</w:t>
            </w:r>
          </w:p>
          <w:p w14:paraId="7E1FD2D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DC_1A-3A-21A-42C_n257M_UL_3A_n257J</w:t>
            </w:r>
          </w:p>
          <w:p w14:paraId="25E8742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DC_1A-3A-21A-42C_n257M_UL_3A_n257K</w:t>
            </w:r>
          </w:p>
          <w:p w14:paraId="3C77ED95" w14:textId="61BC9AF6"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DC_1A-3A-21A-42C_n257M_UL_3A_n257L</w:t>
            </w:r>
          </w:p>
        </w:tc>
        <w:tc>
          <w:tcPr>
            <w:tcW w:w="349" w:type="pct"/>
            <w:tcBorders>
              <w:top w:val="single" w:sz="4" w:space="0" w:color="auto"/>
              <w:left w:val="single" w:sz="4" w:space="0" w:color="auto"/>
              <w:bottom w:val="single" w:sz="4" w:space="0" w:color="auto"/>
              <w:right w:val="single" w:sz="4" w:space="0" w:color="auto"/>
            </w:tcBorders>
          </w:tcPr>
          <w:p w14:paraId="5FE2349C" w14:textId="1B91C24F"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4092974" w14:textId="41D81C9A"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880661" w14:textId="1ACE19DD"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73699CC3" w14:textId="6FC2E58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35AFE9D7"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2ED9A95"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105014E2" w14:textId="77777777" w:rsidR="00811D11" w:rsidRPr="00811D11" w:rsidRDefault="00811D11" w:rsidP="00811D11">
            <w:pPr>
              <w:pStyle w:val="TAL"/>
              <w:rPr>
                <w:rFonts w:ascii="Times New Roman" w:hAnsi="Times New Roman"/>
                <w:sz w:val="16"/>
                <w:szCs w:val="16"/>
                <w:lang w:eastAsia="ja-JP"/>
              </w:rPr>
            </w:pPr>
          </w:p>
          <w:p w14:paraId="6B3DD1E7"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3DAA86C6" w14:textId="77777777" w:rsidR="00811D11" w:rsidRPr="00811D11" w:rsidRDefault="00811D11" w:rsidP="00811D11">
            <w:pPr>
              <w:pStyle w:val="TAL"/>
              <w:rPr>
                <w:rFonts w:ascii="Times New Roman" w:hAnsi="Times New Roman"/>
                <w:sz w:val="16"/>
                <w:szCs w:val="16"/>
                <w:lang w:eastAsia="ja-JP"/>
              </w:rPr>
            </w:pPr>
          </w:p>
          <w:p w14:paraId="52013D82"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38AAA077" w14:textId="77777777" w:rsidR="00811D11" w:rsidRPr="00811D11" w:rsidRDefault="00811D11" w:rsidP="00811D11">
            <w:pPr>
              <w:pStyle w:val="NW"/>
              <w:rPr>
                <w:sz w:val="16"/>
                <w:szCs w:val="16"/>
                <w:lang w:eastAsia="ja-JP"/>
              </w:rPr>
            </w:pPr>
          </w:p>
        </w:tc>
      </w:tr>
      <w:tr w:rsidR="00811D11" w14:paraId="22205C33"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41708D3D" w14:textId="4E7DD7B5"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DC_1A-3A-21A-42C_n257M_UL_3A_n257M</w:t>
            </w:r>
          </w:p>
        </w:tc>
        <w:tc>
          <w:tcPr>
            <w:tcW w:w="349" w:type="pct"/>
            <w:tcBorders>
              <w:top w:val="single" w:sz="4" w:space="0" w:color="auto"/>
              <w:left w:val="single" w:sz="4" w:space="0" w:color="auto"/>
              <w:bottom w:val="single" w:sz="4" w:space="0" w:color="auto"/>
              <w:right w:val="single" w:sz="4" w:space="0" w:color="auto"/>
            </w:tcBorders>
          </w:tcPr>
          <w:p w14:paraId="15E74131" w14:textId="4CC92A06"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BCBB15" w14:textId="5C5DF7E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A61FD01" w14:textId="1BFC3CF3"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7C33EA2C" w14:textId="36BAFC9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6EAB9FE1"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216B5B" w14:textId="3E77E253" w:rsidR="00811D11" w:rsidRPr="00811D11" w:rsidRDefault="00811D11" w:rsidP="00811D11">
            <w:pPr>
              <w:pStyle w:val="NW"/>
              <w:rPr>
                <w:sz w:val="16"/>
                <w:szCs w:val="16"/>
                <w:lang w:eastAsia="ja-JP"/>
              </w:rPr>
            </w:pPr>
            <w:r w:rsidRPr="00811D11">
              <w:rPr>
                <w:sz w:val="16"/>
                <w:szCs w:val="16"/>
                <w:lang w:eastAsia="ja-JP"/>
              </w:rPr>
              <w:t>None</w:t>
            </w:r>
          </w:p>
        </w:tc>
      </w:tr>
      <w:tr w:rsidR="00811D11" w14:paraId="27B32200"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1E2C1BC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DC_1A-3A-28A-42A_n257A_UL_3A_n257A</w:t>
            </w:r>
          </w:p>
          <w:p w14:paraId="1D32DA4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DC_1A-3A-28A-42A_n257G_UL_3A_n257G</w:t>
            </w:r>
          </w:p>
          <w:p w14:paraId="42ED34C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DC_1A-3A-28A-42A_n257H_UL_3A_n257G</w:t>
            </w:r>
          </w:p>
          <w:p w14:paraId="210EA5B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DC_1A-3A-28A-42A_n257H_UL_3A_n257H</w:t>
            </w:r>
          </w:p>
          <w:p w14:paraId="49F814C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DC_1A-3A-28A-42A_n257I_UL_3A_n257G</w:t>
            </w:r>
          </w:p>
          <w:p w14:paraId="4D41F21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DC_1A-3A-28A-42A_n257I_UL_3A_n257H</w:t>
            </w:r>
          </w:p>
          <w:p w14:paraId="75F0D6A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DC_1A-3A-28A-42A_n257I_UL_3A_n257I</w:t>
            </w:r>
          </w:p>
          <w:p w14:paraId="3367F2B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DC_1A-3A-28A-42A_n257J_UL_3A_n257G</w:t>
            </w:r>
          </w:p>
          <w:p w14:paraId="35D7A19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DC_1A-3A-28A-42A_n257J_UL_3A_n257H</w:t>
            </w:r>
          </w:p>
          <w:p w14:paraId="2C5FC7E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DC_1A-3A-28A-42A_n257J_UL_3A_n257I</w:t>
            </w:r>
          </w:p>
          <w:p w14:paraId="718571F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DC_1A-3A-28A-42A_n257J_UL_3A_n257J</w:t>
            </w:r>
          </w:p>
          <w:p w14:paraId="2770EFC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DC_1A-3A-28A-42A_n257K_UL_3A_n257G</w:t>
            </w:r>
          </w:p>
          <w:p w14:paraId="32ABC59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DC_1A-3A-28A-42A_n257K_UL_3A_n257H</w:t>
            </w:r>
          </w:p>
          <w:p w14:paraId="02C7137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DC_1A-3A-28A-42A_n257K_UL_3A_n257I</w:t>
            </w:r>
          </w:p>
          <w:p w14:paraId="2A4249C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DC_1A-3A-28A-42A_n257K_UL_3A_n257J</w:t>
            </w:r>
          </w:p>
          <w:p w14:paraId="4C15C5D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DC_1A-3A-28A-42A_n257K_UL_3A_n257K</w:t>
            </w:r>
          </w:p>
          <w:p w14:paraId="7A54AD5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DC_1A-3A-28A-42A_n257L_UL_3A_n257G</w:t>
            </w:r>
          </w:p>
          <w:p w14:paraId="1D89C3D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DC_1A-3A-28A-42A_n257L_UL_3A_n257H</w:t>
            </w:r>
          </w:p>
          <w:p w14:paraId="492AA04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DC_1A-3A-28A-42A_n257L_UL_3A_n257I</w:t>
            </w:r>
          </w:p>
          <w:p w14:paraId="03531B0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DC_1A-3A-28A-42A_n257L_UL_3A_n257J</w:t>
            </w:r>
          </w:p>
          <w:p w14:paraId="2640E2F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DC_1A-3A-28A-42A_n257L_UL_3A_n257K</w:t>
            </w:r>
          </w:p>
          <w:p w14:paraId="224EF3A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DC_1A-3A-28A-42A_n257L_UL_3A_n257L</w:t>
            </w:r>
          </w:p>
          <w:p w14:paraId="49E5E55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DC_1A-3A-28A-42A_n257M_UL_3A_n257G</w:t>
            </w:r>
          </w:p>
          <w:p w14:paraId="139C4A1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DC_1A-3A-28A-42A_n257M_UL_3A_n257H</w:t>
            </w:r>
          </w:p>
          <w:p w14:paraId="6DD34E7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DC_1A-3A-28A-42A_n257M_UL_3A_n257I</w:t>
            </w:r>
          </w:p>
          <w:p w14:paraId="5E76EE1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DC_1A-3A-28A-42A_n257M_UL_3A_n257J</w:t>
            </w:r>
          </w:p>
          <w:p w14:paraId="1399031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DC_1A-3A-28A-42A_n257M_UL_3A_n257K</w:t>
            </w:r>
          </w:p>
          <w:p w14:paraId="5FB98B3E" w14:textId="701819D6"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DC_1A-3A-28A-42A_n257M_UL_3A_n257L</w:t>
            </w:r>
          </w:p>
        </w:tc>
        <w:tc>
          <w:tcPr>
            <w:tcW w:w="349" w:type="pct"/>
            <w:tcBorders>
              <w:top w:val="single" w:sz="4" w:space="0" w:color="auto"/>
              <w:left w:val="single" w:sz="4" w:space="0" w:color="auto"/>
              <w:bottom w:val="single" w:sz="4" w:space="0" w:color="auto"/>
              <w:right w:val="single" w:sz="4" w:space="0" w:color="auto"/>
            </w:tcBorders>
          </w:tcPr>
          <w:p w14:paraId="6C1FA289" w14:textId="67A42572"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AB59E2" w14:textId="1F3D6640"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CA3ED2D" w14:textId="118864F1"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07CE820F" w14:textId="3895342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18604175"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EFEF517"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260D5849" w14:textId="77777777" w:rsidR="00811D11" w:rsidRPr="00811D11" w:rsidRDefault="00811D11" w:rsidP="00811D11">
            <w:pPr>
              <w:pStyle w:val="TAL"/>
              <w:rPr>
                <w:rFonts w:ascii="Times New Roman" w:hAnsi="Times New Roman"/>
                <w:sz w:val="16"/>
                <w:szCs w:val="16"/>
                <w:lang w:eastAsia="ja-JP"/>
              </w:rPr>
            </w:pPr>
          </w:p>
          <w:p w14:paraId="6900B5B2"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5B474AF3" w14:textId="77777777" w:rsidR="00811D11" w:rsidRPr="00811D11" w:rsidRDefault="00811D11" w:rsidP="00811D11">
            <w:pPr>
              <w:pStyle w:val="TAL"/>
              <w:rPr>
                <w:rFonts w:ascii="Times New Roman" w:hAnsi="Times New Roman"/>
                <w:sz w:val="16"/>
                <w:szCs w:val="16"/>
                <w:lang w:eastAsia="ja-JP"/>
              </w:rPr>
            </w:pPr>
          </w:p>
          <w:p w14:paraId="59132B96"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3FBBEE56" w14:textId="77777777" w:rsidR="00811D11" w:rsidRPr="00811D11" w:rsidRDefault="00811D11" w:rsidP="00811D11">
            <w:pPr>
              <w:pStyle w:val="NW"/>
              <w:rPr>
                <w:sz w:val="16"/>
                <w:szCs w:val="16"/>
                <w:lang w:eastAsia="ja-JP"/>
              </w:rPr>
            </w:pPr>
          </w:p>
        </w:tc>
      </w:tr>
      <w:tr w:rsidR="00811D11" w14:paraId="1FA88AE8"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702A9488" w14:textId="1FE59DA8"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DC_1A-3A-28A-42A_n257M_UL_3A_n257M</w:t>
            </w:r>
          </w:p>
        </w:tc>
        <w:tc>
          <w:tcPr>
            <w:tcW w:w="349" w:type="pct"/>
            <w:tcBorders>
              <w:top w:val="single" w:sz="4" w:space="0" w:color="auto"/>
              <w:left w:val="single" w:sz="4" w:space="0" w:color="auto"/>
              <w:bottom w:val="single" w:sz="4" w:space="0" w:color="auto"/>
              <w:right w:val="single" w:sz="4" w:space="0" w:color="auto"/>
            </w:tcBorders>
          </w:tcPr>
          <w:p w14:paraId="2C911008" w14:textId="46DDF26C"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420C8AA" w14:textId="4BAA0282"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8BEFFB9" w14:textId="542F16EF"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22650725" w14:textId="2D8FA345"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18CFCCFE"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6F7E8BD" w14:textId="7A775CBD" w:rsidR="00811D11" w:rsidRPr="00811D11" w:rsidRDefault="00811D11" w:rsidP="00811D11">
            <w:pPr>
              <w:pStyle w:val="NW"/>
              <w:rPr>
                <w:sz w:val="16"/>
                <w:szCs w:val="16"/>
                <w:lang w:eastAsia="ja-JP"/>
              </w:rPr>
            </w:pPr>
            <w:r w:rsidRPr="00811D11">
              <w:rPr>
                <w:sz w:val="16"/>
                <w:szCs w:val="16"/>
                <w:lang w:eastAsia="ja-JP"/>
              </w:rPr>
              <w:t>None</w:t>
            </w:r>
          </w:p>
        </w:tc>
      </w:tr>
      <w:tr w:rsidR="00811D11" w14:paraId="5B143EBD"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32B7BCC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DC_1A-3A-28A-42C_n257A_UL_3A_n257A</w:t>
            </w:r>
          </w:p>
          <w:p w14:paraId="4DD1787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DC_1A-3A-28A-42C_n257G_UL_3A_n257G</w:t>
            </w:r>
          </w:p>
          <w:p w14:paraId="7806DE6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DC_1A-3A-28A-42C_n257H_UL_3A_n257G</w:t>
            </w:r>
          </w:p>
          <w:p w14:paraId="3A8EA3E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DC_1A-3A-28A-42C_n257H_UL_3A_n257H</w:t>
            </w:r>
          </w:p>
          <w:p w14:paraId="0D31CAD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DC_1A-3A-28A-42C_n257I_UL_3A_n257G</w:t>
            </w:r>
          </w:p>
          <w:p w14:paraId="4A3EE38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DC_1A-3A-28A-42C_n257I_UL_3A_n257H</w:t>
            </w:r>
          </w:p>
          <w:p w14:paraId="69ACB5C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DC_1A-3A-28A-42C_n257I_UL_3A_n257I</w:t>
            </w:r>
          </w:p>
          <w:p w14:paraId="21C72C9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DC_1A-3A-28A-42C_n257J_UL_3A_n257G</w:t>
            </w:r>
          </w:p>
          <w:p w14:paraId="7105D89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DC_1A-3A-28A-42C_n257J_UL_3A_n257H</w:t>
            </w:r>
          </w:p>
          <w:p w14:paraId="08532D3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DC_1A-3A-28A-42C_n257J_UL_3A_n257I</w:t>
            </w:r>
          </w:p>
          <w:p w14:paraId="79FA635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DC_1A-3A-28A-42C_n257J_UL_3A_n257J</w:t>
            </w:r>
          </w:p>
          <w:p w14:paraId="15C1913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DC_1A-3A-28A-42C_n257K_UL_3A_n257G</w:t>
            </w:r>
          </w:p>
          <w:p w14:paraId="3DEDB79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DC_1A-3A-28A-42C_n257K_UL_3A_n257H</w:t>
            </w:r>
          </w:p>
          <w:p w14:paraId="63A8DAF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DC_1A-3A-28A-42C_n257K_UL_3A_n257I</w:t>
            </w:r>
          </w:p>
          <w:p w14:paraId="5FE44D8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DC_1A-3A-28A-42C_n257K_UL_3A_n257J</w:t>
            </w:r>
          </w:p>
          <w:p w14:paraId="547E34A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DC_1A-3A-28A-42C_n257K_UL_3A_n257K</w:t>
            </w:r>
          </w:p>
          <w:p w14:paraId="08B73FB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DC_1A-3A-28A-42C_n257L_UL_3A_n257G</w:t>
            </w:r>
          </w:p>
          <w:p w14:paraId="79132C4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DC_1A-3A-28A-42C_n257L_UL_3A_n257H</w:t>
            </w:r>
          </w:p>
          <w:p w14:paraId="6F96D53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DC_1A-3A-28A-42C_n257L_UL_3A_n257I</w:t>
            </w:r>
          </w:p>
          <w:p w14:paraId="087DAF9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DC_1A-3A-28A-42C_n257L_UL_3A_n257J</w:t>
            </w:r>
          </w:p>
          <w:p w14:paraId="58C4FD6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DC_1A-3A-28A-42C_n257L_UL_3A_n257K</w:t>
            </w:r>
          </w:p>
          <w:p w14:paraId="183A4D4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DC_1A-3A-28A-42C_n257L_UL_3A_n257L</w:t>
            </w:r>
          </w:p>
          <w:p w14:paraId="0FB490F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DC_1A-3A-28A-42C_n257M_UL_3A_n257G</w:t>
            </w:r>
          </w:p>
          <w:p w14:paraId="1D2A0F3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DC_1A-3A-28A-42C_n257M_UL_3A_n257H</w:t>
            </w:r>
          </w:p>
          <w:p w14:paraId="7196E01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DC_1A-3A-28A-42C_n257M_UL_3A_n257I</w:t>
            </w:r>
          </w:p>
          <w:p w14:paraId="441F98C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DC_1A-3A-28A-42C_n257M_UL_3A_n257J</w:t>
            </w:r>
          </w:p>
          <w:p w14:paraId="0B354D5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DC_1A-3A-28A-42C_n257M_UL_3A_n257K</w:t>
            </w:r>
          </w:p>
          <w:p w14:paraId="3779DD9C" w14:textId="16E48874"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DC_1A-3A-28A-42C_n257M_UL_3A_n257L</w:t>
            </w:r>
          </w:p>
        </w:tc>
        <w:tc>
          <w:tcPr>
            <w:tcW w:w="349" w:type="pct"/>
            <w:tcBorders>
              <w:top w:val="single" w:sz="4" w:space="0" w:color="auto"/>
              <w:left w:val="single" w:sz="4" w:space="0" w:color="auto"/>
              <w:bottom w:val="single" w:sz="4" w:space="0" w:color="auto"/>
              <w:right w:val="single" w:sz="4" w:space="0" w:color="auto"/>
            </w:tcBorders>
          </w:tcPr>
          <w:p w14:paraId="59377B1E" w14:textId="5853840F"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07B18BF" w14:textId="16FE1CF3"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D7131F9" w14:textId="2DA96687"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0A970E74" w14:textId="56CF111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60122851"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0D0C86C"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44A5C23B" w14:textId="77777777" w:rsidR="00811D11" w:rsidRPr="00811D11" w:rsidRDefault="00811D11" w:rsidP="00811D11">
            <w:pPr>
              <w:pStyle w:val="TAL"/>
              <w:rPr>
                <w:rFonts w:ascii="Times New Roman" w:hAnsi="Times New Roman"/>
                <w:sz w:val="16"/>
                <w:szCs w:val="16"/>
                <w:lang w:eastAsia="ja-JP"/>
              </w:rPr>
            </w:pPr>
          </w:p>
          <w:p w14:paraId="261939F6"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30D154C1" w14:textId="77777777" w:rsidR="00811D11" w:rsidRPr="00811D11" w:rsidRDefault="00811D11" w:rsidP="00811D11">
            <w:pPr>
              <w:pStyle w:val="TAL"/>
              <w:rPr>
                <w:rFonts w:ascii="Times New Roman" w:hAnsi="Times New Roman"/>
                <w:sz w:val="16"/>
                <w:szCs w:val="16"/>
                <w:lang w:eastAsia="ja-JP"/>
              </w:rPr>
            </w:pPr>
          </w:p>
          <w:p w14:paraId="69AD4767"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33A1A3C3" w14:textId="77777777" w:rsidR="00811D11" w:rsidRPr="00811D11" w:rsidRDefault="00811D11" w:rsidP="00811D11">
            <w:pPr>
              <w:pStyle w:val="NW"/>
              <w:rPr>
                <w:sz w:val="16"/>
                <w:szCs w:val="16"/>
                <w:lang w:eastAsia="ja-JP"/>
              </w:rPr>
            </w:pPr>
          </w:p>
        </w:tc>
      </w:tr>
      <w:tr w:rsidR="00811D11" w14:paraId="00E75BDD"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1FE9A1C1" w14:textId="46BBDF6A"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DC_1A-3A-28A-42C_n257M_UL_3A_n257M</w:t>
            </w:r>
          </w:p>
        </w:tc>
        <w:tc>
          <w:tcPr>
            <w:tcW w:w="349" w:type="pct"/>
            <w:tcBorders>
              <w:top w:val="single" w:sz="4" w:space="0" w:color="auto"/>
              <w:left w:val="single" w:sz="4" w:space="0" w:color="auto"/>
              <w:bottom w:val="single" w:sz="4" w:space="0" w:color="auto"/>
              <w:right w:val="single" w:sz="4" w:space="0" w:color="auto"/>
            </w:tcBorders>
          </w:tcPr>
          <w:p w14:paraId="60EF28A7" w14:textId="3076C3D7"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F769B4" w14:textId="5743C9C6"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B9F12D5" w14:textId="5EA09362"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40A23332" w14:textId="51430A5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2992D963"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1AA64BD" w14:textId="13F183FB" w:rsidR="00811D11" w:rsidRPr="00811D11" w:rsidRDefault="00811D11" w:rsidP="00811D11">
            <w:pPr>
              <w:pStyle w:val="NW"/>
              <w:rPr>
                <w:sz w:val="16"/>
                <w:szCs w:val="16"/>
                <w:lang w:eastAsia="ja-JP"/>
              </w:rPr>
            </w:pPr>
            <w:r w:rsidRPr="00811D11">
              <w:rPr>
                <w:sz w:val="16"/>
                <w:szCs w:val="16"/>
                <w:lang w:eastAsia="ja-JP"/>
              </w:rPr>
              <w:t>None</w:t>
            </w:r>
          </w:p>
        </w:tc>
      </w:tr>
      <w:tr w:rsidR="00811D11" w14:paraId="1D3BC74C"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19596FB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DC_1A-19A-21A-42A_n257A_UL_1A_n257A</w:t>
            </w:r>
          </w:p>
          <w:p w14:paraId="171FE02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DC_1A-19A-21A-42A_n257G_UL_1A_n257G</w:t>
            </w:r>
          </w:p>
          <w:p w14:paraId="3CE6164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DC_1A-19A-21A-42A_n257H_UL_1A_n257G</w:t>
            </w:r>
          </w:p>
          <w:p w14:paraId="61F05A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DC_1A-19A-21A-42A_n257H_UL_1A_n257H</w:t>
            </w:r>
          </w:p>
          <w:p w14:paraId="5CDD59D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DC_1A-19A-21A-42A_n257I_UL_1A_n257G</w:t>
            </w:r>
          </w:p>
          <w:p w14:paraId="32CB7C5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DC_1A-19A-21A-42A_n257I_UL_1A_n257H</w:t>
            </w:r>
          </w:p>
          <w:p w14:paraId="436E188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DC_1A-19A-21A-42A_n257I_UL_1A_n257I</w:t>
            </w:r>
          </w:p>
          <w:p w14:paraId="71AEF33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DC_1A-19A-21A-42A_n257J_UL_1A_n257G</w:t>
            </w:r>
          </w:p>
          <w:p w14:paraId="5FB5637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DC_1A-19A-21A-42A_n257J_UL_1A_n257H</w:t>
            </w:r>
          </w:p>
          <w:p w14:paraId="4CB5A80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DC_1A-19A-21A-42A_n257J_UL_1A_n257I</w:t>
            </w:r>
          </w:p>
          <w:p w14:paraId="6FFB8ED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DC_1A-19A-21A-42A_n257J_UL_1A_n257J</w:t>
            </w:r>
          </w:p>
          <w:p w14:paraId="20A3FC2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DC_1A-19A-21A-42A_n257K_UL_1A_n257G</w:t>
            </w:r>
          </w:p>
          <w:p w14:paraId="4E0DAF4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DC_1A-19A-21A-42A_n257K_UL_1A_n257H</w:t>
            </w:r>
          </w:p>
          <w:p w14:paraId="7E0AE0D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DC_1A-19A-21A-42A_n257K_UL_1A_n257I</w:t>
            </w:r>
          </w:p>
          <w:p w14:paraId="0261212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DC_1A-19A-21A-42A_n257K_UL_1A_n257J</w:t>
            </w:r>
          </w:p>
          <w:p w14:paraId="6340B44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DC_1A-19A-21A-42A_n257K_UL_1A_n257K</w:t>
            </w:r>
          </w:p>
          <w:p w14:paraId="4451A22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DC_1A-19A-21A-42A_n257L_UL_1A_n257G</w:t>
            </w:r>
          </w:p>
          <w:p w14:paraId="0AC5804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DC_1A-19A-21A-42A_n257L_UL_1A_n257H</w:t>
            </w:r>
          </w:p>
          <w:p w14:paraId="55D7687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DC_1A-19A-21A-42A_n257L_UL_1A_n257I</w:t>
            </w:r>
          </w:p>
          <w:p w14:paraId="43D0091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DC_1A-19A-21A-42A_n257L_UL_1A_n257J</w:t>
            </w:r>
          </w:p>
          <w:p w14:paraId="1EFA232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DC_1A-19A-21A-42A_n257L_UL_1A_n257K</w:t>
            </w:r>
          </w:p>
          <w:p w14:paraId="7D2380E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DC_1A-19A-21A-42A_n257L_UL_1A_n257L</w:t>
            </w:r>
          </w:p>
          <w:p w14:paraId="56153A2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DC_1A-19A-21A-42A_n257M_UL_1A_n257G</w:t>
            </w:r>
          </w:p>
          <w:p w14:paraId="07646CA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DC_1A-19A-21A-42A_n257M_UL_1A_n257H</w:t>
            </w:r>
          </w:p>
          <w:p w14:paraId="32A8A93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DC_1A-19A-21A-42A_n257M_UL_1A_n257I</w:t>
            </w:r>
          </w:p>
          <w:p w14:paraId="0B6F9FE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DC_1A-19A-21A-42A_n257M_UL_1A_n257J</w:t>
            </w:r>
          </w:p>
          <w:p w14:paraId="5457533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DC_1A-19A-21A-42A_n257M_UL_1A_n257K</w:t>
            </w:r>
          </w:p>
          <w:p w14:paraId="643E306B" w14:textId="35203215"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DC_1A-19A-21A-42A_n257M_UL_1A_n257L</w:t>
            </w:r>
          </w:p>
        </w:tc>
        <w:tc>
          <w:tcPr>
            <w:tcW w:w="349" w:type="pct"/>
            <w:tcBorders>
              <w:top w:val="single" w:sz="4" w:space="0" w:color="auto"/>
              <w:left w:val="single" w:sz="4" w:space="0" w:color="auto"/>
              <w:bottom w:val="single" w:sz="4" w:space="0" w:color="auto"/>
              <w:right w:val="single" w:sz="4" w:space="0" w:color="auto"/>
            </w:tcBorders>
          </w:tcPr>
          <w:p w14:paraId="40D4582E" w14:textId="2F2E25F3"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D47B85A" w14:textId="1872985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3780DCB" w14:textId="7F4B433A"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1FB5E7F6" w14:textId="055F116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20907939"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B2BE766"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4E59105E" w14:textId="77777777" w:rsidR="00811D11" w:rsidRPr="00811D11" w:rsidRDefault="00811D11" w:rsidP="00811D11">
            <w:pPr>
              <w:pStyle w:val="TAL"/>
              <w:rPr>
                <w:rFonts w:ascii="Times New Roman" w:hAnsi="Times New Roman"/>
                <w:sz w:val="16"/>
                <w:szCs w:val="16"/>
                <w:lang w:eastAsia="ja-JP"/>
              </w:rPr>
            </w:pPr>
          </w:p>
          <w:p w14:paraId="49D5B798"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26F12D11" w14:textId="77777777" w:rsidR="00811D11" w:rsidRPr="00811D11" w:rsidRDefault="00811D11" w:rsidP="00811D11">
            <w:pPr>
              <w:pStyle w:val="TAL"/>
              <w:rPr>
                <w:rFonts w:ascii="Times New Roman" w:hAnsi="Times New Roman"/>
                <w:sz w:val="16"/>
                <w:szCs w:val="16"/>
                <w:lang w:eastAsia="ja-JP"/>
              </w:rPr>
            </w:pPr>
          </w:p>
          <w:p w14:paraId="0D5ABFC4"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618743AA" w14:textId="77777777" w:rsidR="00811D11" w:rsidRPr="00811D11" w:rsidRDefault="00811D11" w:rsidP="00811D11">
            <w:pPr>
              <w:pStyle w:val="NW"/>
              <w:rPr>
                <w:sz w:val="16"/>
                <w:szCs w:val="16"/>
                <w:lang w:eastAsia="ja-JP"/>
              </w:rPr>
            </w:pPr>
          </w:p>
        </w:tc>
      </w:tr>
      <w:tr w:rsidR="00811D11" w14:paraId="5340083F"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05B382E7" w14:textId="5A8941A3"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DC_1A-19A-21A-42A_n257M_UL_1A_n257M</w:t>
            </w:r>
          </w:p>
        </w:tc>
        <w:tc>
          <w:tcPr>
            <w:tcW w:w="349" w:type="pct"/>
            <w:tcBorders>
              <w:top w:val="single" w:sz="4" w:space="0" w:color="auto"/>
              <w:left w:val="single" w:sz="4" w:space="0" w:color="auto"/>
              <w:bottom w:val="single" w:sz="4" w:space="0" w:color="auto"/>
              <w:right w:val="single" w:sz="4" w:space="0" w:color="auto"/>
            </w:tcBorders>
          </w:tcPr>
          <w:p w14:paraId="52B19668" w14:textId="5EA7E181"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1E4005B" w14:textId="6983032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EE5E1B" w14:textId="621CE195"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2D9CEA62" w14:textId="0906F8FC"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77D88166"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E9110D" w14:textId="6B8A8594" w:rsidR="00811D11" w:rsidRPr="00811D11" w:rsidRDefault="00811D11" w:rsidP="00811D11">
            <w:pPr>
              <w:pStyle w:val="NW"/>
              <w:rPr>
                <w:sz w:val="16"/>
                <w:szCs w:val="16"/>
                <w:lang w:eastAsia="ja-JP"/>
              </w:rPr>
            </w:pPr>
            <w:r w:rsidRPr="00811D11">
              <w:rPr>
                <w:sz w:val="16"/>
                <w:szCs w:val="16"/>
                <w:lang w:eastAsia="ja-JP"/>
              </w:rPr>
              <w:t>None</w:t>
            </w:r>
          </w:p>
        </w:tc>
      </w:tr>
      <w:tr w:rsidR="00811D11" w14:paraId="601BF3E7"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2B68C0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DC_1A-19A-21A-42A_n257A_UL_21A_n257A</w:t>
            </w:r>
          </w:p>
          <w:p w14:paraId="6CBE466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DC_1A-19A-21A-42A_n257G_UL_21A_n257G</w:t>
            </w:r>
          </w:p>
          <w:p w14:paraId="5A9F8C0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DC_1A-19A-21A-42A_n257H_UL_21A_n257G</w:t>
            </w:r>
          </w:p>
          <w:p w14:paraId="35CB9B6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DC_1A-19A-21A-42A_n257H_UL_21A_n257H</w:t>
            </w:r>
          </w:p>
          <w:p w14:paraId="5F163E8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DC_1A-19A-21A-42A_n257I_UL_21A_n257G</w:t>
            </w:r>
          </w:p>
          <w:p w14:paraId="73696EA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DC_1A-19A-21A-42A_n257I_UL_21A_n257H</w:t>
            </w:r>
          </w:p>
          <w:p w14:paraId="2EC7AE1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DC_1A-19A-21A-42A_n257I_UL_21A_n257I</w:t>
            </w:r>
          </w:p>
          <w:p w14:paraId="3D6DF6D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DC_1A-19A-21A-42A_n257J_UL_21A_n257G</w:t>
            </w:r>
          </w:p>
          <w:p w14:paraId="3EA2FA6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DC_1A-19A-21A-42A_n257J_UL_21A_n257H</w:t>
            </w:r>
          </w:p>
          <w:p w14:paraId="0D6C538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DC_1A-19A-21A-42A_n257J_UL_21A_n257I</w:t>
            </w:r>
          </w:p>
          <w:p w14:paraId="0FCC1D6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DC_1A-19A-21A-42A_n257J_UL_21A_n257J</w:t>
            </w:r>
          </w:p>
          <w:p w14:paraId="2491ED3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DC_1A-19A-21A-42A_n257K_UL_21A_n257G</w:t>
            </w:r>
          </w:p>
          <w:p w14:paraId="0D45175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DC_1A-19A-21A-42A_n257K_UL_21A_n257H</w:t>
            </w:r>
          </w:p>
          <w:p w14:paraId="2E9C3FD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DC_1A-19A-21A-42A_n257K_UL_21A_n257I</w:t>
            </w:r>
          </w:p>
          <w:p w14:paraId="3B49E48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DC_1A-19A-21A-42A_n257K_UL_21A_n257J</w:t>
            </w:r>
          </w:p>
          <w:p w14:paraId="1CD135E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DC_1A-19A-21A-42A_n257K_UL_21A_n257K</w:t>
            </w:r>
          </w:p>
          <w:p w14:paraId="210DF2D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DC_1A-19A-21A-42A_n257L_UL_21A_n257G</w:t>
            </w:r>
          </w:p>
          <w:p w14:paraId="2F2977E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DC_1A-19A-21A-42A_n257L_UL_21A_n257H</w:t>
            </w:r>
          </w:p>
          <w:p w14:paraId="64EA687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DC_1A-19A-21A-42A_n257L_UL_21A_n257I</w:t>
            </w:r>
          </w:p>
          <w:p w14:paraId="0FB6348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DC_1A-19A-21A-42A_n257L_UL_21A_n257J</w:t>
            </w:r>
          </w:p>
          <w:p w14:paraId="5C0A320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DC_1A-19A-21A-42A_n257L_UL_21A_n257K</w:t>
            </w:r>
          </w:p>
          <w:p w14:paraId="0E2F051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DC_1A-19A-21A-42A_n257L_UL_21A_n257L</w:t>
            </w:r>
          </w:p>
          <w:p w14:paraId="3CE36AE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DC_1A-19A-21A-42A_n257M_UL_21A_n257G</w:t>
            </w:r>
          </w:p>
          <w:p w14:paraId="7B88B2B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DC_1A-19A-21A-42A_n257M_UL_21A_n257H</w:t>
            </w:r>
          </w:p>
          <w:p w14:paraId="463D53C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DC_1A-19A-21A-42A_n257M_UL_21A_n257I</w:t>
            </w:r>
          </w:p>
          <w:p w14:paraId="39C2BFF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DC_1A-19A-21A-42A_n257M_UL_21A_n257J</w:t>
            </w:r>
          </w:p>
          <w:p w14:paraId="7F4C6BE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DC_1A-19A-21A-42A_n257M_UL_21A_n257K</w:t>
            </w:r>
          </w:p>
          <w:p w14:paraId="6E38ACAB" w14:textId="31D48E0E"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DC_1A-19A-21A-42A_n257M_UL_21A_n257L</w:t>
            </w:r>
          </w:p>
        </w:tc>
        <w:tc>
          <w:tcPr>
            <w:tcW w:w="349" w:type="pct"/>
            <w:tcBorders>
              <w:top w:val="single" w:sz="4" w:space="0" w:color="auto"/>
              <w:left w:val="single" w:sz="4" w:space="0" w:color="auto"/>
              <w:bottom w:val="single" w:sz="4" w:space="0" w:color="auto"/>
              <w:right w:val="single" w:sz="4" w:space="0" w:color="auto"/>
            </w:tcBorders>
          </w:tcPr>
          <w:p w14:paraId="0F4516C8" w14:textId="425A82C8"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887B778" w14:textId="25580860"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9965501" w14:textId="3D461CEC"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5747DC1B" w14:textId="45D05F9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7AD3E25A"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5F076ED"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550F5616" w14:textId="77777777" w:rsidR="00811D11" w:rsidRPr="00811D11" w:rsidRDefault="00811D11" w:rsidP="00811D11">
            <w:pPr>
              <w:pStyle w:val="TAL"/>
              <w:rPr>
                <w:rFonts w:ascii="Times New Roman" w:hAnsi="Times New Roman"/>
                <w:sz w:val="16"/>
                <w:szCs w:val="16"/>
                <w:lang w:eastAsia="ja-JP"/>
              </w:rPr>
            </w:pPr>
          </w:p>
          <w:p w14:paraId="48666AB9"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1C192828" w14:textId="77777777" w:rsidR="00811D11" w:rsidRPr="00811D11" w:rsidRDefault="00811D11" w:rsidP="00811D11">
            <w:pPr>
              <w:pStyle w:val="TAL"/>
              <w:rPr>
                <w:rFonts w:ascii="Times New Roman" w:hAnsi="Times New Roman"/>
                <w:sz w:val="16"/>
                <w:szCs w:val="16"/>
                <w:lang w:eastAsia="ja-JP"/>
              </w:rPr>
            </w:pPr>
          </w:p>
          <w:p w14:paraId="0C263E0E"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2D9FA223" w14:textId="77777777" w:rsidR="00811D11" w:rsidRPr="00811D11" w:rsidRDefault="00811D11" w:rsidP="00811D11">
            <w:pPr>
              <w:pStyle w:val="NW"/>
              <w:rPr>
                <w:sz w:val="16"/>
                <w:szCs w:val="16"/>
                <w:lang w:eastAsia="ja-JP"/>
              </w:rPr>
            </w:pPr>
          </w:p>
        </w:tc>
      </w:tr>
      <w:tr w:rsidR="00811D11" w14:paraId="61B52C4D"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5F5168C3" w14:textId="7E716581"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DC_1A-19A-21A-42A_n257M_UL_21A_n257M</w:t>
            </w:r>
          </w:p>
        </w:tc>
        <w:tc>
          <w:tcPr>
            <w:tcW w:w="349" w:type="pct"/>
            <w:tcBorders>
              <w:top w:val="single" w:sz="4" w:space="0" w:color="auto"/>
              <w:left w:val="single" w:sz="4" w:space="0" w:color="auto"/>
              <w:bottom w:val="single" w:sz="4" w:space="0" w:color="auto"/>
              <w:right w:val="single" w:sz="4" w:space="0" w:color="auto"/>
            </w:tcBorders>
          </w:tcPr>
          <w:p w14:paraId="512CF953" w14:textId="5F4FF667"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565C1FD" w14:textId="19ACC70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BCFE2C5" w14:textId="145C29D1"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213B93EF" w14:textId="2EBCFB5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05A6EEC0"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021F4B1" w14:textId="2302E5DD" w:rsidR="00811D11" w:rsidRPr="00811D11" w:rsidRDefault="00811D11" w:rsidP="00811D11">
            <w:pPr>
              <w:pStyle w:val="NW"/>
              <w:rPr>
                <w:sz w:val="16"/>
                <w:szCs w:val="16"/>
                <w:lang w:eastAsia="ja-JP"/>
              </w:rPr>
            </w:pPr>
            <w:r w:rsidRPr="00811D11">
              <w:rPr>
                <w:sz w:val="16"/>
                <w:szCs w:val="16"/>
                <w:lang w:eastAsia="ja-JP"/>
              </w:rPr>
              <w:t>None</w:t>
            </w:r>
          </w:p>
        </w:tc>
      </w:tr>
      <w:tr w:rsidR="00811D11" w14:paraId="1F37BA95"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37FDAF0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DC_1A-19A-21A-42C_n257A_UL_1A_n257A</w:t>
            </w:r>
          </w:p>
          <w:p w14:paraId="1A30BBF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DC_1A-19A-21A-42C_n257G_UL_1A_n257G</w:t>
            </w:r>
          </w:p>
          <w:p w14:paraId="5AA8E34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DC_1A-19A-21A-42C_n257H_UL_1A_n257G</w:t>
            </w:r>
          </w:p>
          <w:p w14:paraId="1C24ED9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DC_1A-19A-21A-42C_n257H_UL_1A_n257H</w:t>
            </w:r>
          </w:p>
          <w:p w14:paraId="4FBCAEC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DC_1A-19A-21A-42C_n257I_UL_1A_n257G</w:t>
            </w:r>
          </w:p>
          <w:p w14:paraId="1489BCB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DC_1A-19A-21A-42C_n257I_UL_1A_n257H</w:t>
            </w:r>
          </w:p>
          <w:p w14:paraId="031AA49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DC_1A-19A-21A-42C_n257I_UL_1A_n257I</w:t>
            </w:r>
          </w:p>
          <w:p w14:paraId="3027CC2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DC_1A-19A-21A-42C_n257J_UL_1A_n257G</w:t>
            </w:r>
          </w:p>
          <w:p w14:paraId="01CEE11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DC_1A-19A-21A-42C_n257J_UL_1A_n257H</w:t>
            </w:r>
          </w:p>
          <w:p w14:paraId="789DE45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DC_1A-19A-21A-42C_n257J_UL_1A_n257I</w:t>
            </w:r>
          </w:p>
          <w:p w14:paraId="5C4D547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DC_1A-19A-21A-42C_n257J_UL_1A_n257J</w:t>
            </w:r>
          </w:p>
          <w:p w14:paraId="1DAE440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DC_1A-19A-21A-42C_n257K_UL_1A_n257G</w:t>
            </w:r>
          </w:p>
          <w:p w14:paraId="4173ADF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DC_1A-19A-21A-42C_n257K_UL_1A_n257H</w:t>
            </w:r>
          </w:p>
          <w:p w14:paraId="0DE66B4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DC_1A-19A-21A-42C_n257K_UL_1A_n257I</w:t>
            </w:r>
          </w:p>
          <w:p w14:paraId="5BAF18C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DC_1A-19A-21A-42C_n257K_UL_1A_n257J</w:t>
            </w:r>
          </w:p>
          <w:p w14:paraId="67565FC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DC_1A-19A-21A-42C_n257K_UL_1A_n257K</w:t>
            </w:r>
          </w:p>
          <w:p w14:paraId="77A5858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DC_1A-19A-21A-42C_n257L_UL_1A_n257G</w:t>
            </w:r>
          </w:p>
          <w:p w14:paraId="240047E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DC_1A-19A-21A-42C_n257L_UL_1A_n257H</w:t>
            </w:r>
          </w:p>
          <w:p w14:paraId="39D3949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DC_1A-19A-21A-42C_n257L_UL_1A_n257I</w:t>
            </w:r>
          </w:p>
          <w:p w14:paraId="04F7D0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DC_1A-19A-21A-42C_n257L_UL_1A_n257J</w:t>
            </w:r>
          </w:p>
          <w:p w14:paraId="3216E1C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DC_1A-19A-21A-42C_n257L_UL_1A_n257K</w:t>
            </w:r>
          </w:p>
          <w:p w14:paraId="32E136D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DC_1A-19A-21A-42C_n257L_UL_1A_n257L</w:t>
            </w:r>
          </w:p>
          <w:p w14:paraId="05008C0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DC_1A-19A-21A-42C_n257M_UL_1A_n257G</w:t>
            </w:r>
          </w:p>
          <w:p w14:paraId="0108A07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DC_1A-19A-21A-42C_n257M_UL_1A_n257H</w:t>
            </w:r>
          </w:p>
          <w:p w14:paraId="42FFD5D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DC_1A-19A-21A-42C_n257M_UL_1A_n257I</w:t>
            </w:r>
          </w:p>
          <w:p w14:paraId="6BBC255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DC_1A-19A-21A-42C_n257M_UL_1A_n257J</w:t>
            </w:r>
          </w:p>
          <w:p w14:paraId="2BF1B72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DC_1A-19A-21A-42C_n257M_UL_1A_n257K</w:t>
            </w:r>
          </w:p>
          <w:p w14:paraId="2241747D" w14:textId="730B20C3"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DC_1A-19A-21A-42C_n257M_UL_1A_n257L</w:t>
            </w:r>
          </w:p>
        </w:tc>
        <w:tc>
          <w:tcPr>
            <w:tcW w:w="349" w:type="pct"/>
            <w:tcBorders>
              <w:top w:val="single" w:sz="4" w:space="0" w:color="auto"/>
              <w:left w:val="single" w:sz="4" w:space="0" w:color="auto"/>
              <w:bottom w:val="single" w:sz="4" w:space="0" w:color="auto"/>
              <w:right w:val="single" w:sz="4" w:space="0" w:color="auto"/>
            </w:tcBorders>
          </w:tcPr>
          <w:p w14:paraId="441EA757" w14:textId="0CF4C663"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7069CD4" w14:textId="256B8D06"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3BB6442" w14:textId="2A0DD67A"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4701F964" w14:textId="6FE9E21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31C93AC2"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A941333"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1DB1933A" w14:textId="77777777" w:rsidR="00811D11" w:rsidRPr="00811D11" w:rsidRDefault="00811D11" w:rsidP="00811D11">
            <w:pPr>
              <w:pStyle w:val="TAL"/>
              <w:rPr>
                <w:rFonts w:ascii="Times New Roman" w:hAnsi="Times New Roman"/>
                <w:sz w:val="16"/>
                <w:szCs w:val="16"/>
                <w:lang w:eastAsia="ja-JP"/>
              </w:rPr>
            </w:pPr>
          </w:p>
          <w:p w14:paraId="4069C9C0"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356D8EA3" w14:textId="77777777" w:rsidR="00811D11" w:rsidRPr="00811D11" w:rsidRDefault="00811D11" w:rsidP="00811D11">
            <w:pPr>
              <w:pStyle w:val="TAL"/>
              <w:rPr>
                <w:rFonts w:ascii="Times New Roman" w:hAnsi="Times New Roman"/>
                <w:sz w:val="16"/>
                <w:szCs w:val="16"/>
                <w:lang w:eastAsia="ja-JP"/>
              </w:rPr>
            </w:pPr>
          </w:p>
          <w:p w14:paraId="4705CC6B"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0FDFFE9E" w14:textId="77777777" w:rsidR="00811D11" w:rsidRPr="00811D11" w:rsidRDefault="00811D11" w:rsidP="00811D11">
            <w:pPr>
              <w:pStyle w:val="NW"/>
              <w:rPr>
                <w:sz w:val="16"/>
                <w:szCs w:val="16"/>
                <w:lang w:eastAsia="ja-JP"/>
              </w:rPr>
            </w:pPr>
          </w:p>
        </w:tc>
      </w:tr>
      <w:tr w:rsidR="00811D11" w14:paraId="5E62A693"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58B3489F" w14:textId="099D2DF9"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DC_1A-19A-21A-42C_n257M_UL_1A_n257M</w:t>
            </w:r>
          </w:p>
        </w:tc>
        <w:tc>
          <w:tcPr>
            <w:tcW w:w="349" w:type="pct"/>
            <w:tcBorders>
              <w:top w:val="single" w:sz="4" w:space="0" w:color="auto"/>
              <w:left w:val="single" w:sz="4" w:space="0" w:color="auto"/>
              <w:bottom w:val="single" w:sz="4" w:space="0" w:color="auto"/>
              <w:right w:val="single" w:sz="4" w:space="0" w:color="auto"/>
            </w:tcBorders>
          </w:tcPr>
          <w:p w14:paraId="70F5E63B" w14:textId="6DF95164"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48E69E9" w14:textId="10B4626A"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681C885" w14:textId="7330445C"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3BF6449F" w14:textId="1DBB850B"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71B36B57"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B29D1CF" w14:textId="3DEBC825" w:rsidR="00811D11" w:rsidRPr="00811D11" w:rsidRDefault="00811D11" w:rsidP="00811D11">
            <w:pPr>
              <w:pStyle w:val="NW"/>
              <w:rPr>
                <w:sz w:val="16"/>
                <w:szCs w:val="16"/>
                <w:lang w:eastAsia="ja-JP"/>
              </w:rPr>
            </w:pPr>
            <w:r w:rsidRPr="00811D11">
              <w:rPr>
                <w:sz w:val="16"/>
                <w:szCs w:val="16"/>
                <w:lang w:eastAsia="ja-JP"/>
              </w:rPr>
              <w:t>None</w:t>
            </w:r>
          </w:p>
        </w:tc>
      </w:tr>
      <w:tr w:rsidR="00811D11" w14:paraId="273522FE"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3C8C1FC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DC_1A-19A-21A-42C_n257A_UL_21A_n257A</w:t>
            </w:r>
          </w:p>
          <w:p w14:paraId="66ABBC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DC_1A-19A-21A-42C_n257G_UL_21A_n257G</w:t>
            </w:r>
          </w:p>
          <w:p w14:paraId="657BD3A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DC_1A-19A-21A-42C_n257H_UL_21A_n257G</w:t>
            </w:r>
          </w:p>
          <w:p w14:paraId="5A7445D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DC_1A-19A-21A-42C_n257H_UL_21A_n257H</w:t>
            </w:r>
          </w:p>
          <w:p w14:paraId="39A78F6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DC_1A-19A-21A-42C_n257I_UL_21A_n257G</w:t>
            </w:r>
          </w:p>
          <w:p w14:paraId="6C358E3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DC_1A-19A-21A-42C_n257I_UL_21A_n257H</w:t>
            </w:r>
          </w:p>
          <w:p w14:paraId="5D9E342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DC_1A-19A-21A-42C_n257I_UL_21A_n257I</w:t>
            </w:r>
          </w:p>
          <w:p w14:paraId="19441B1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DC_1A-19A-21A-42C_n257J_UL_21A_n257G</w:t>
            </w:r>
          </w:p>
          <w:p w14:paraId="64CFB6B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DC_1A-19A-21A-42C_n257J_UL_21A_n257H</w:t>
            </w:r>
          </w:p>
          <w:p w14:paraId="0FA16C4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DC_1A-19A-21A-42C_n257J_UL_21A_n257I</w:t>
            </w:r>
          </w:p>
          <w:p w14:paraId="3EC321C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DC_1A-19A-21A-42C_n257J_UL_21A_n257J</w:t>
            </w:r>
          </w:p>
          <w:p w14:paraId="5EF2B3A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DC_1A-19A-21A-42C_n257K_UL_21A_n257G</w:t>
            </w:r>
          </w:p>
          <w:p w14:paraId="1FE376B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DC_1A-19A-21A-42C_n257K_UL_21A_n257H</w:t>
            </w:r>
          </w:p>
          <w:p w14:paraId="744D60C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DC_1A-19A-21A-42C_n257K_UL_21A_n257I</w:t>
            </w:r>
          </w:p>
          <w:p w14:paraId="5785C10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DC_1A-19A-21A-42C_n257K_UL_21A_n257J</w:t>
            </w:r>
          </w:p>
          <w:p w14:paraId="414A04A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DC_1A-19A-21A-42C_n257K_UL_21A_n257K</w:t>
            </w:r>
          </w:p>
          <w:p w14:paraId="4FA04FF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DC_1A-19A-21A-42C_n257L_UL_21A_n257G</w:t>
            </w:r>
          </w:p>
          <w:p w14:paraId="5429329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DC_1A-19A-21A-42C_n257L_UL_21A_n257H</w:t>
            </w:r>
          </w:p>
          <w:p w14:paraId="4B85AB1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DC_1A-19A-21A-42C_n257L_UL_21A_n257I</w:t>
            </w:r>
          </w:p>
          <w:p w14:paraId="6202211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DC_1A-19A-21A-42C_n257L_UL_21A_n257J</w:t>
            </w:r>
          </w:p>
          <w:p w14:paraId="06BD74D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DC_1A-19A-21A-42C_n257L_UL_21A_n257K</w:t>
            </w:r>
          </w:p>
          <w:p w14:paraId="2D37EFA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DC_1A-19A-21A-42C_n257L_UL_21A_n257L</w:t>
            </w:r>
          </w:p>
          <w:p w14:paraId="55F20FE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DC_1A-19A-21A-42C_n257M_UL_21A_n257G</w:t>
            </w:r>
          </w:p>
          <w:p w14:paraId="4258947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DC_1A-19A-21A-42C_n257M_UL_21A_n257H</w:t>
            </w:r>
          </w:p>
          <w:p w14:paraId="5B437B2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DC_1A-19A-21A-42C_n257M_UL_21A_n257I</w:t>
            </w:r>
          </w:p>
          <w:p w14:paraId="46D7972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DC_1A-19A-21A-42C_n257M_UL_21A_n257J</w:t>
            </w:r>
          </w:p>
          <w:p w14:paraId="57CE77C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DC_1A-19A-21A-42C_n257M_UL_21A_n257K</w:t>
            </w:r>
          </w:p>
          <w:p w14:paraId="5527DAAA" w14:textId="26D6DC00"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DC_1A-19A-21A-42C_n257M_UL_21A_n257L</w:t>
            </w:r>
          </w:p>
        </w:tc>
        <w:tc>
          <w:tcPr>
            <w:tcW w:w="349" w:type="pct"/>
            <w:tcBorders>
              <w:top w:val="single" w:sz="4" w:space="0" w:color="auto"/>
              <w:left w:val="single" w:sz="4" w:space="0" w:color="auto"/>
              <w:bottom w:val="single" w:sz="4" w:space="0" w:color="auto"/>
              <w:right w:val="single" w:sz="4" w:space="0" w:color="auto"/>
            </w:tcBorders>
          </w:tcPr>
          <w:p w14:paraId="74FC8D63" w14:textId="1BC2AE64"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7C902CF" w14:textId="16A8E342"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57D6BC9" w14:textId="682325E7"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079CB46C" w14:textId="2772015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21C241C4"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BAA01BA"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None</w:t>
            </w:r>
          </w:p>
          <w:p w14:paraId="24113355" w14:textId="77777777" w:rsidR="00811D11" w:rsidRPr="00811D11" w:rsidRDefault="00811D11" w:rsidP="00811D11">
            <w:pPr>
              <w:pStyle w:val="TAL"/>
              <w:rPr>
                <w:rFonts w:ascii="Times New Roman" w:hAnsi="Times New Roman"/>
                <w:sz w:val="16"/>
                <w:szCs w:val="16"/>
                <w:lang w:eastAsia="ja-JP"/>
              </w:rPr>
            </w:pPr>
          </w:p>
          <w:p w14:paraId="42EB19E6"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 xml:space="preserve">NOTE: The EN-DC combinations are missing fallback-combinations in SR in order to reduce the redundant </w:t>
            </w:r>
            <w:proofErr w:type="gramStart"/>
            <w:r w:rsidRPr="00811D11">
              <w:rPr>
                <w:rFonts w:ascii="Times New Roman" w:hAnsi="Times New Roman"/>
                <w:sz w:val="16"/>
                <w:szCs w:val="16"/>
                <w:lang w:eastAsia="ja-JP"/>
              </w:rPr>
              <w:t>description, but</w:t>
            </w:r>
            <w:proofErr w:type="gramEnd"/>
            <w:r w:rsidRPr="00811D11">
              <w:rPr>
                <w:rFonts w:ascii="Times New Roman" w:hAnsi="Times New Roman"/>
                <w:sz w:val="16"/>
                <w:szCs w:val="16"/>
                <w:lang w:eastAsia="ja-JP"/>
              </w:rPr>
              <w:t xml:space="preserve"> had been completed in R4-1814969.</w:t>
            </w:r>
          </w:p>
          <w:p w14:paraId="504D541C" w14:textId="77777777" w:rsidR="00811D11" w:rsidRPr="00811D11" w:rsidRDefault="00811D11" w:rsidP="00811D11">
            <w:pPr>
              <w:pStyle w:val="TAL"/>
              <w:rPr>
                <w:rFonts w:ascii="Times New Roman" w:hAnsi="Times New Roman"/>
                <w:sz w:val="16"/>
                <w:szCs w:val="16"/>
                <w:lang w:eastAsia="ja-JP"/>
              </w:rPr>
            </w:pPr>
          </w:p>
          <w:p w14:paraId="41A0A1EB" w14:textId="7777777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For clarification on the completion of the combinations, we would like to request to capture them in RAN#84.</w:t>
            </w:r>
          </w:p>
          <w:p w14:paraId="3461CE53" w14:textId="77777777" w:rsidR="00811D11" w:rsidRPr="00811D11" w:rsidRDefault="00811D11" w:rsidP="00811D11">
            <w:pPr>
              <w:pStyle w:val="NW"/>
              <w:rPr>
                <w:sz w:val="16"/>
                <w:szCs w:val="16"/>
                <w:lang w:eastAsia="ja-JP"/>
              </w:rPr>
            </w:pPr>
          </w:p>
        </w:tc>
      </w:tr>
      <w:tr w:rsidR="00811D11" w14:paraId="567F0F51"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60E60865" w14:textId="637B8AA3"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DC_1A-19A-21A-42C_n257M_UL_21A_n257M</w:t>
            </w:r>
          </w:p>
        </w:tc>
        <w:tc>
          <w:tcPr>
            <w:tcW w:w="349" w:type="pct"/>
            <w:tcBorders>
              <w:top w:val="single" w:sz="4" w:space="0" w:color="auto"/>
              <w:left w:val="single" w:sz="4" w:space="0" w:color="auto"/>
              <w:bottom w:val="single" w:sz="4" w:space="0" w:color="auto"/>
              <w:right w:val="single" w:sz="4" w:space="0" w:color="auto"/>
            </w:tcBorders>
          </w:tcPr>
          <w:p w14:paraId="73DD0280" w14:textId="158284DB"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0B5D35A" w14:textId="4B2F7FC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A79D812" w14:textId="7845D44D" w:rsidR="00811D11" w:rsidRPr="00811D11" w:rsidRDefault="00811D11" w:rsidP="00811D11">
            <w:pPr>
              <w:spacing w:after="100" w:afterAutospacing="1"/>
              <w:rPr>
                <w:color w:val="000000"/>
                <w:sz w:val="16"/>
                <w:szCs w:val="16"/>
                <w:lang w:eastAsia="ja-JP"/>
              </w:rPr>
            </w:pPr>
            <w:r w:rsidRPr="00811D11">
              <w:rPr>
                <w:color w:val="000000"/>
                <w:sz w:val="16"/>
                <w:szCs w:val="16"/>
                <w:lang w:eastAsia="ja-JP"/>
              </w:rPr>
              <w:t>TS 38.101-3: R4-1814969</w:t>
            </w:r>
          </w:p>
        </w:tc>
        <w:tc>
          <w:tcPr>
            <w:tcW w:w="417" w:type="pct"/>
            <w:tcBorders>
              <w:top w:val="single" w:sz="4" w:space="0" w:color="auto"/>
              <w:left w:val="single" w:sz="4" w:space="0" w:color="auto"/>
              <w:bottom w:val="single" w:sz="4" w:space="0" w:color="auto"/>
              <w:right w:val="single" w:sz="4" w:space="0" w:color="auto"/>
            </w:tcBorders>
          </w:tcPr>
          <w:p w14:paraId="0F63031C" w14:textId="29EE741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Yes</w:t>
            </w:r>
          </w:p>
        </w:tc>
        <w:tc>
          <w:tcPr>
            <w:tcW w:w="487" w:type="pct"/>
            <w:tcBorders>
              <w:top w:val="single" w:sz="4" w:space="0" w:color="auto"/>
              <w:left w:val="single" w:sz="4" w:space="0" w:color="auto"/>
              <w:bottom w:val="single" w:sz="4" w:space="0" w:color="auto"/>
              <w:right w:val="single" w:sz="4" w:space="0" w:color="auto"/>
            </w:tcBorders>
          </w:tcPr>
          <w:p w14:paraId="647AFC92"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385E1B" w14:textId="3BE8D31A" w:rsidR="00811D11" w:rsidRPr="00811D11" w:rsidRDefault="00811D11" w:rsidP="00811D11">
            <w:pPr>
              <w:pStyle w:val="NW"/>
              <w:rPr>
                <w:sz w:val="16"/>
                <w:szCs w:val="16"/>
                <w:lang w:eastAsia="ja-JP"/>
              </w:rPr>
            </w:pPr>
            <w:r w:rsidRPr="00811D11">
              <w:rPr>
                <w:sz w:val="16"/>
                <w:szCs w:val="16"/>
                <w:lang w:eastAsia="ja-JP"/>
              </w:rPr>
              <w:t>None</w:t>
            </w:r>
          </w:p>
        </w:tc>
      </w:tr>
      <w:tr w:rsidR="00811D11" w14:paraId="0CD3A889"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2EF54F2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DC_1A-21A-28A-42C_n257A_UL_1A_n257A</w:t>
            </w:r>
          </w:p>
          <w:p w14:paraId="13EAA50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DC_1A-21A-28A-42C_n257G_UL_1A_n257G</w:t>
            </w:r>
          </w:p>
          <w:p w14:paraId="2BC8A0F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DC_1A-21A-28A-42C_n257H_UL_1A_n257G</w:t>
            </w:r>
          </w:p>
          <w:p w14:paraId="4AD3941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DC_1A-21A-28A-42C_n257H_UL_1A_n257H</w:t>
            </w:r>
          </w:p>
          <w:p w14:paraId="31E451C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DC_1A-21A-28A-42C_n257I_UL_1A_n257G</w:t>
            </w:r>
          </w:p>
          <w:p w14:paraId="1F23087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DC_1A-21A-28A-42C_n257I_UL_1A_n257H</w:t>
            </w:r>
          </w:p>
          <w:p w14:paraId="1E0821F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DC_1A-21A-28A-42C_n257I_UL_1A_n257I</w:t>
            </w:r>
          </w:p>
          <w:p w14:paraId="390B895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DC_1A-21A-28A-42C_n257J_UL_1A_n257G</w:t>
            </w:r>
          </w:p>
          <w:p w14:paraId="0AA0F0E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DC_1A-21A-28A-42C_n257J_UL_1A_n257H</w:t>
            </w:r>
          </w:p>
          <w:p w14:paraId="5B46920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DC_1A-21A-28A-42C_n257J_UL_1A_n257I</w:t>
            </w:r>
          </w:p>
          <w:p w14:paraId="3D5CF4A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DC_1A-21A-28A-42C_n257J_UL_1A_n257J</w:t>
            </w:r>
          </w:p>
          <w:p w14:paraId="322289E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DC_1A-21A-28A-42C_n257K_UL_1A_n257G</w:t>
            </w:r>
          </w:p>
          <w:p w14:paraId="7211379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DC_1A-21A-28A-42C_n257K_UL_1A_n257H</w:t>
            </w:r>
          </w:p>
          <w:p w14:paraId="198E591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DC_1A-21A-28A-42C_n257K_UL_1A_n257I</w:t>
            </w:r>
          </w:p>
          <w:p w14:paraId="04FBF0D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DC_1A-21A-28A-42C_n257K_UL_1A_n257J</w:t>
            </w:r>
          </w:p>
          <w:p w14:paraId="50523D4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DC_1A-21A-28A-42C_n257K_UL_1A_n257K</w:t>
            </w:r>
          </w:p>
          <w:p w14:paraId="7E05548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DC_1A-21A-28A-42C_n257L_UL_1A_n257G</w:t>
            </w:r>
          </w:p>
          <w:p w14:paraId="2D87F44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DC_1A-21A-28A-42C_n257L_UL_1A_n257H</w:t>
            </w:r>
          </w:p>
          <w:p w14:paraId="53B2A40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DC_1A-21A-28A-42C_n257L_UL_1A_n257I</w:t>
            </w:r>
          </w:p>
          <w:p w14:paraId="074C6E4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DC_1A-21A-28A-42C_n257L_UL_1A_n257J</w:t>
            </w:r>
          </w:p>
          <w:p w14:paraId="1A2F4E5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DC_1A-21A-28A-42C_n257L_UL_1A_n257K</w:t>
            </w:r>
          </w:p>
          <w:p w14:paraId="23DC5F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DC_1A-21A-28A-42C_n257L_UL_1A_n257L</w:t>
            </w:r>
          </w:p>
          <w:p w14:paraId="5858F38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DC_1A-21A-28A-42C_n257M_UL_1A_n257G</w:t>
            </w:r>
          </w:p>
          <w:p w14:paraId="678308C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DC_1A-21A-28A-42C_n257M_UL_1A_n257H</w:t>
            </w:r>
          </w:p>
          <w:p w14:paraId="28F4EE3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DC_1A-21A-28A-42C_n257M_UL_1A_n257I</w:t>
            </w:r>
          </w:p>
          <w:p w14:paraId="5762D29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DC_1A-21A-28A-42C_n257M_UL_1A_n257J</w:t>
            </w:r>
          </w:p>
          <w:p w14:paraId="0535262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DC_1A-21A-28A-42C_n257M_UL_1A_n257K</w:t>
            </w:r>
          </w:p>
          <w:p w14:paraId="30ACABE9" w14:textId="630543FD"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DC_1A-21A-28A-42C_n257M_UL_1A_n257L</w:t>
            </w:r>
          </w:p>
        </w:tc>
        <w:tc>
          <w:tcPr>
            <w:tcW w:w="349" w:type="pct"/>
            <w:tcBorders>
              <w:top w:val="single" w:sz="4" w:space="0" w:color="auto"/>
              <w:left w:val="single" w:sz="4" w:space="0" w:color="auto"/>
              <w:bottom w:val="single" w:sz="4" w:space="0" w:color="auto"/>
              <w:right w:val="single" w:sz="4" w:space="0" w:color="auto"/>
            </w:tcBorders>
            <w:vAlign w:val="center"/>
          </w:tcPr>
          <w:p w14:paraId="6B4BE0C9" w14:textId="5C0E25FD"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FB6260" w14:textId="25D43606"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EF9D152"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10E00578" w14:textId="5929593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7D3E756D"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02BD693" w14:textId="2250BFC4" w:rsidR="00811D11" w:rsidRPr="00811D11" w:rsidRDefault="00811D11" w:rsidP="00811D11">
            <w:pPr>
              <w:pStyle w:val="NW"/>
              <w:rPr>
                <w:sz w:val="16"/>
                <w:szCs w:val="16"/>
                <w:lang w:eastAsia="ja-JP"/>
              </w:rPr>
            </w:pPr>
            <w:r w:rsidRPr="00811D11">
              <w:rPr>
                <w:sz w:val="16"/>
                <w:szCs w:val="16"/>
                <w:lang w:eastAsia="ja-JP"/>
              </w:rPr>
              <w:t>Ongoing</w:t>
            </w:r>
          </w:p>
        </w:tc>
      </w:tr>
      <w:tr w:rsidR="00811D11" w14:paraId="7FFEC353"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7B2816C3" w14:textId="6B9835F8"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DC_1A-21A-28A-42C_n257M_UL_1A_n257M</w:t>
            </w:r>
          </w:p>
        </w:tc>
        <w:tc>
          <w:tcPr>
            <w:tcW w:w="349" w:type="pct"/>
            <w:tcBorders>
              <w:top w:val="single" w:sz="4" w:space="0" w:color="auto"/>
              <w:left w:val="single" w:sz="4" w:space="0" w:color="auto"/>
              <w:bottom w:val="single" w:sz="4" w:space="0" w:color="auto"/>
              <w:right w:val="single" w:sz="4" w:space="0" w:color="auto"/>
            </w:tcBorders>
            <w:vAlign w:val="center"/>
          </w:tcPr>
          <w:p w14:paraId="4BFE395D" w14:textId="495B5DCF"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2EB8ECE" w14:textId="512AABA2"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1D275DD"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12007109" w14:textId="6D075318"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35FD2044"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ACB9ACF" w14:textId="4D0BB97A" w:rsidR="00811D11" w:rsidRPr="00811D11" w:rsidRDefault="00811D11" w:rsidP="00811D11">
            <w:pPr>
              <w:pStyle w:val="NW"/>
              <w:rPr>
                <w:sz w:val="16"/>
                <w:szCs w:val="16"/>
                <w:lang w:eastAsia="ja-JP"/>
              </w:rPr>
            </w:pPr>
            <w:r w:rsidRPr="00811D11">
              <w:rPr>
                <w:sz w:val="16"/>
                <w:szCs w:val="16"/>
                <w:lang w:eastAsia="ja-JP"/>
              </w:rPr>
              <w:t>Ongoing</w:t>
            </w:r>
          </w:p>
        </w:tc>
      </w:tr>
      <w:tr w:rsidR="00811D11" w14:paraId="1043FB33"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1B087E9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DC_1A-21A-28A-42A_n257A_UL_1A_n257A</w:t>
            </w:r>
          </w:p>
          <w:p w14:paraId="2FEE118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DC_1A-21A-28A-42A_n257G_UL_1A_n257G</w:t>
            </w:r>
          </w:p>
          <w:p w14:paraId="5B22F5E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DC_1A-21A-28A-42A_n257H_UL_1A_n257G</w:t>
            </w:r>
          </w:p>
          <w:p w14:paraId="67408FE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DC_1A-21A-28A-42A_n257H_UL_1A_n257H</w:t>
            </w:r>
          </w:p>
          <w:p w14:paraId="32DDB43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DC_1A-21A-28A-42A_n257I_UL_1A_n257G</w:t>
            </w:r>
          </w:p>
          <w:p w14:paraId="7E56676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DC_1A-21A-28A-42A_n257I_UL_1A_n257H</w:t>
            </w:r>
          </w:p>
          <w:p w14:paraId="53C9F60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DC_1A-21A-28A-42A_n257I_UL_1A_n257I</w:t>
            </w:r>
          </w:p>
          <w:p w14:paraId="05F0E82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DC_1A-21A-28A-42A_n257J_UL_1A_n257G</w:t>
            </w:r>
          </w:p>
          <w:p w14:paraId="0607DA9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DC_1A-21A-28A-42A_n257J_UL_1A_n257H</w:t>
            </w:r>
          </w:p>
          <w:p w14:paraId="7658CCC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DC_1A-21A-28A-42A_n257J_UL_1A_n257I</w:t>
            </w:r>
          </w:p>
          <w:p w14:paraId="47B5FCC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DC_1A-21A-28A-42A_n257J_UL_1A_n257J</w:t>
            </w:r>
          </w:p>
          <w:p w14:paraId="2BAE9D7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DC_1A-21A-28A-42A_n257K_UL_1A_n257G</w:t>
            </w:r>
          </w:p>
          <w:p w14:paraId="64DC4CF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DC_1A-21A-28A-42A_n257K_UL_1A_n257H</w:t>
            </w:r>
          </w:p>
          <w:p w14:paraId="7280FB3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DC_1A-21A-28A-42A_n257K_UL_1A_n257I</w:t>
            </w:r>
          </w:p>
          <w:p w14:paraId="593341C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DC_1A-21A-28A-42A_n257K_UL_1A_n257J</w:t>
            </w:r>
          </w:p>
          <w:p w14:paraId="1E6E66D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DC_1A-21A-28A-42A_n257K_UL_1A_n257K</w:t>
            </w:r>
          </w:p>
          <w:p w14:paraId="0C6C759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DC_1A-21A-28A-42A_n257L_UL_1A_n257G</w:t>
            </w:r>
          </w:p>
          <w:p w14:paraId="37E7E4C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DC_1A-21A-28A-42A_n257L_UL_1A_n257H</w:t>
            </w:r>
          </w:p>
          <w:p w14:paraId="564014E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DC_1A-21A-28A-42A_n257L_UL_1A_n257I</w:t>
            </w:r>
          </w:p>
          <w:p w14:paraId="736F031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DC_1A-21A-28A-42A_n257L_UL_1A_n257J</w:t>
            </w:r>
          </w:p>
          <w:p w14:paraId="04D6580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DC_1A-21A-28A-42A_n257L_UL_1A_n257K</w:t>
            </w:r>
          </w:p>
          <w:p w14:paraId="2DFBFA4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DC_1A-21A-28A-42A_n257L_UL_1A_n257L</w:t>
            </w:r>
          </w:p>
          <w:p w14:paraId="36BC772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DC_1A-21A-28A-42A_n257M_UL_1A_n257G</w:t>
            </w:r>
          </w:p>
          <w:p w14:paraId="7734612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DC_1A-21A-28A-42A_n257M_UL_1A_n257H</w:t>
            </w:r>
          </w:p>
          <w:p w14:paraId="2F7FAEF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DC_1A-21A-28A-42A_n257M_UL_1A_n257I</w:t>
            </w:r>
          </w:p>
          <w:p w14:paraId="50673FF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DC_1A-21A-28A-42A_n257M_UL_1A_n257J</w:t>
            </w:r>
          </w:p>
          <w:p w14:paraId="240E06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DC_1A-21A-28A-42A_n257M_UL_1A_n257K</w:t>
            </w:r>
          </w:p>
          <w:p w14:paraId="3544123B" w14:textId="492C9946"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DC_1A-21A-28A-42A_n257M_UL_1A_n257L</w:t>
            </w:r>
          </w:p>
        </w:tc>
        <w:tc>
          <w:tcPr>
            <w:tcW w:w="349" w:type="pct"/>
            <w:tcBorders>
              <w:top w:val="single" w:sz="4" w:space="0" w:color="auto"/>
              <w:left w:val="single" w:sz="4" w:space="0" w:color="auto"/>
              <w:bottom w:val="single" w:sz="4" w:space="0" w:color="auto"/>
              <w:right w:val="single" w:sz="4" w:space="0" w:color="auto"/>
            </w:tcBorders>
            <w:vAlign w:val="center"/>
          </w:tcPr>
          <w:p w14:paraId="0F7C3FB2" w14:textId="4F00F0D7"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CA45679" w14:textId="72243CD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7962C62"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17318FEF" w14:textId="733F3B61"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636B7F9D"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E0BA84A" w14:textId="5BD5DD77" w:rsidR="00811D11" w:rsidRPr="00811D11" w:rsidRDefault="00811D11" w:rsidP="00811D11">
            <w:pPr>
              <w:pStyle w:val="NW"/>
              <w:rPr>
                <w:sz w:val="16"/>
                <w:szCs w:val="16"/>
                <w:lang w:eastAsia="ja-JP"/>
              </w:rPr>
            </w:pPr>
            <w:r w:rsidRPr="00811D11">
              <w:rPr>
                <w:sz w:val="16"/>
                <w:szCs w:val="16"/>
                <w:lang w:eastAsia="ja-JP"/>
              </w:rPr>
              <w:t>Ongoing</w:t>
            </w:r>
          </w:p>
        </w:tc>
      </w:tr>
      <w:tr w:rsidR="00811D11" w14:paraId="61F238A2"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4FF0E132" w14:textId="24738F79"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DC_1A-21A-28A_42A_n257M_UL_1A_n257M</w:t>
            </w:r>
          </w:p>
        </w:tc>
        <w:tc>
          <w:tcPr>
            <w:tcW w:w="349" w:type="pct"/>
            <w:tcBorders>
              <w:top w:val="single" w:sz="4" w:space="0" w:color="auto"/>
              <w:left w:val="single" w:sz="4" w:space="0" w:color="auto"/>
              <w:bottom w:val="single" w:sz="4" w:space="0" w:color="auto"/>
              <w:right w:val="single" w:sz="4" w:space="0" w:color="auto"/>
            </w:tcBorders>
            <w:vAlign w:val="center"/>
          </w:tcPr>
          <w:p w14:paraId="66FC1680" w14:textId="0053C8A9"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FF81672" w14:textId="2945BB9C"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B820D7A"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674BB0BF" w14:textId="733B1CB2"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5DC88EC3"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219C6F2" w14:textId="3DC8DCC3" w:rsidR="00811D11" w:rsidRPr="00811D11" w:rsidRDefault="00811D11" w:rsidP="00811D11">
            <w:pPr>
              <w:pStyle w:val="NW"/>
              <w:rPr>
                <w:sz w:val="16"/>
                <w:szCs w:val="16"/>
                <w:lang w:eastAsia="ja-JP"/>
              </w:rPr>
            </w:pPr>
            <w:r w:rsidRPr="00811D11">
              <w:rPr>
                <w:sz w:val="16"/>
                <w:szCs w:val="16"/>
                <w:lang w:eastAsia="ja-JP"/>
              </w:rPr>
              <w:t>Ongoing</w:t>
            </w:r>
          </w:p>
        </w:tc>
      </w:tr>
      <w:tr w:rsidR="00811D11" w14:paraId="6192F01A"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5D11EEC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DC_1A-21A-28A-42C_n257A_UL_21A_n257A</w:t>
            </w:r>
          </w:p>
          <w:p w14:paraId="1401761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DC_1A-21A-28A-42C_n257G_UL_21A_n257G</w:t>
            </w:r>
          </w:p>
          <w:p w14:paraId="171C6CF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DC_1A-21A-28A-42C_n257H_UL_21A_n257G</w:t>
            </w:r>
          </w:p>
          <w:p w14:paraId="388CBE9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DC_1A-21A-28A-42C_n257H_UL_21A_n257H</w:t>
            </w:r>
          </w:p>
          <w:p w14:paraId="0A7924B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DC_1A-21A-28A-42C_n257I_UL_21A_n257G</w:t>
            </w:r>
          </w:p>
          <w:p w14:paraId="6482433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DC_1A-21A-28A-42C_n257I_UL_21A_n257H</w:t>
            </w:r>
          </w:p>
          <w:p w14:paraId="745A754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DC_1A-21A-28A-42C_n257I_UL_21A_n257I</w:t>
            </w:r>
          </w:p>
          <w:p w14:paraId="4D529AE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DC_1A-21A-28A-42C_n257J_UL_21A_n257G</w:t>
            </w:r>
          </w:p>
          <w:p w14:paraId="750E90D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DC_1A-21A-28A-42C_n257J_UL_21A_n257H</w:t>
            </w:r>
          </w:p>
          <w:p w14:paraId="4AD6CBD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DC_1A-21A-28A-42C_n257J_UL_21A_n257I</w:t>
            </w:r>
          </w:p>
          <w:p w14:paraId="2D57B5A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DC_1A-21A-28A-42C_n257J_UL_21A_n257J</w:t>
            </w:r>
          </w:p>
          <w:p w14:paraId="18DF9AE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DC_1A-21A-28A-42C_n257K_UL_21A_n257G</w:t>
            </w:r>
          </w:p>
          <w:p w14:paraId="5545AF2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DC_1A-21A-28A-42C_n257K_UL_21A_n257H</w:t>
            </w:r>
          </w:p>
          <w:p w14:paraId="6D5E8B2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DC_1A-21A-28A-42C_n257K_UL_21A_n257I</w:t>
            </w:r>
          </w:p>
          <w:p w14:paraId="5F0DDC7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DC_1A-21A-28A-42C_n257K_UL_21A_n257J</w:t>
            </w:r>
          </w:p>
          <w:p w14:paraId="31CEC39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DC_1A-21A-28A-42C_n257K_UL_21A_n257K</w:t>
            </w:r>
          </w:p>
          <w:p w14:paraId="6431C72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DC_1A-21A-28A-42C_n257L_UL_21A_n257G</w:t>
            </w:r>
          </w:p>
          <w:p w14:paraId="64B1FA7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DC_1A-21A-28A-42C_n257L_UL_21A_n257H</w:t>
            </w:r>
          </w:p>
          <w:p w14:paraId="1AE24BC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DC_1A-21A-28A-42C_n257L_UL_21A_n257I</w:t>
            </w:r>
          </w:p>
          <w:p w14:paraId="76829D2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DC_1A-21A-28A-42C_n257L_UL_21A_n257J</w:t>
            </w:r>
          </w:p>
          <w:p w14:paraId="0BD415C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DC_1A-21A-28A-42C_n257L_UL_21A_n257K</w:t>
            </w:r>
          </w:p>
          <w:p w14:paraId="625310E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DC_1A-21A-28A-42C_n257L_UL_21A_n257L</w:t>
            </w:r>
          </w:p>
          <w:p w14:paraId="27BD84C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DC_1A-21A-28A-42C_n257M_UL_21A_n257G</w:t>
            </w:r>
          </w:p>
          <w:p w14:paraId="2C9BABF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DC_1A-21A-28A-42C_n257M_UL_21A_n257H</w:t>
            </w:r>
          </w:p>
          <w:p w14:paraId="6B21359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DC_1A-21A-28A-42C_n257M_UL_21A_n257I</w:t>
            </w:r>
          </w:p>
          <w:p w14:paraId="7411BC4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DC_1A-21A-28A-42C_n257M_UL_21A_n257J</w:t>
            </w:r>
          </w:p>
          <w:p w14:paraId="67716C6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DC_1A-21A-28A-42C_n257M_UL_21A_n257K</w:t>
            </w:r>
          </w:p>
          <w:p w14:paraId="4572D274" w14:textId="055784B5"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DC_1A-21A-28A-42C_n257M_UL_21A_n257L</w:t>
            </w:r>
          </w:p>
        </w:tc>
        <w:tc>
          <w:tcPr>
            <w:tcW w:w="349" w:type="pct"/>
            <w:tcBorders>
              <w:top w:val="single" w:sz="4" w:space="0" w:color="auto"/>
              <w:left w:val="single" w:sz="4" w:space="0" w:color="auto"/>
              <w:bottom w:val="single" w:sz="4" w:space="0" w:color="auto"/>
              <w:right w:val="single" w:sz="4" w:space="0" w:color="auto"/>
            </w:tcBorders>
            <w:vAlign w:val="center"/>
          </w:tcPr>
          <w:p w14:paraId="61007797" w14:textId="098AC177"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F8D8AF" w14:textId="2B2C9E1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A9DA2F2"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5C80CA92" w14:textId="69B8AF9D"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53E826C5"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C242458" w14:textId="6D361823" w:rsidR="00811D11" w:rsidRPr="00811D11" w:rsidRDefault="00811D11" w:rsidP="00811D11">
            <w:pPr>
              <w:pStyle w:val="NW"/>
              <w:rPr>
                <w:sz w:val="16"/>
                <w:szCs w:val="16"/>
                <w:lang w:eastAsia="ja-JP"/>
              </w:rPr>
            </w:pPr>
            <w:r w:rsidRPr="00811D11">
              <w:rPr>
                <w:sz w:val="16"/>
                <w:szCs w:val="16"/>
                <w:lang w:eastAsia="ja-JP"/>
              </w:rPr>
              <w:t>Ongoing</w:t>
            </w:r>
          </w:p>
        </w:tc>
      </w:tr>
      <w:tr w:rsidR="00811D11" w14:paraId="3DFAC331"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116A1AC3" w14:textId="581EF382"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DC_1A-21A-28A-42C_n257M_UL_21A_n257M</w:t>
            </w:r>
          </w:p>
        </w:tc>
        <w:tc>
          <w:tcPr>
            <w:tcW w:w="349" w:type="pct"/>
            <w:tcBorders>
              <w:top w:val="single" w:sz="4" w:space="0" w:color="auto"/>
              <w:left w:val="single" w:sz="4" w:space="0" w:color="auto"/>
              <w:bottom w:val="single" w:sz="4" w:space="0" w:color="auto"/>
              <w:right w:val="single" w:sz="4" w:space="0" w:color="auto"/>
            </w:tcBorders>
            <w:vAlign w:val="center"/>
          </w:tcPr>
          <w:p w14:paraId="2E9158FF" w14:textId="3670B1B9"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100448" w14:textId="1C5EC47A"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681093D"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6F4C1CC8" w14:textId="7AA42D9F"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55F92AA1"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2E533A3" w14:textId="07771A89" w:rsidR="00811D11" w:rsidRPr="00811D11" w:rsidRDefault="00811D11" w:rsidP="00811D11">
            <w:pPr>
              <w:pStyle w:val="NW"/>
              <w:rPr>
                <w:sz w:val="16"/>
                <w:szCs w:val="16"/>
                <w:lang w:eastAsia="ja-JP"/>
              </w:rPr>
            </w:pPr>
            <w:r w:rsidRPr="00811D11">
              <w:rPr>
                <w:sz w:val="16"/>
                <w:szCs w:val="16"/>
                <w:lang w:eastAsia="ja-JP"/>
              </w:rPr>
              <w:t>Ongoing</w:t>
            </w:r>
          </w:p>
        </w:tc>
      </w:tr>
      <w:tr w:rsidR="00811D11" w14:paraId="283909A7"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2F3401B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DC_1A-21A-28A-42A_n257A_UL_21A_n257A</w:t>
            </w:r>
          </w:p>
          <w:p w14:paraId="7931BBB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DC_1A-21A-28A-42A_n257G_UL_21A_n257G</w:t>
            </w:r>
          </w:p>
          <w:p w14:paraId="03FB423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DC_1A-21A-28A-42A_n257H_UL_21A_n257G</w:t>
            </w:r>
          </w:p>
          <w:p w14:paraId="5927C64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DC_1A-21A-28A-42A_n257H_UL_21A_n257H</w:t>
            </w:r>
          </w:p>
          <w:p w14:paraId="65EEF95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DC_1A-21A-28A-42A_n257I_UL_21A_n257G</w:t>
            </w:r>
          </w:p>
          <w:p w14:paraId="1BDFA2F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DC_1A-21A-28A-42A_n257I_UL_21A_n257H</w:t>
            </w:r>
          </w:p>
          <w:p w14:paraId="6D7BD85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DC_1A-21A-28A-42A_n257I_UL_21A_n257I</w:t>
            </w:r>
          </w:p>
          <w:p w14:paraId="4326553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DC_1A-21A-28A-42A_n257J_UL_21A_n257G</w:t>
            </w:r>
          </w:p>
          <w:p w14:paraId="309F3AC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DC_1A-21A-28A-42A_n257J_UL_21A_n257H</w:t>
            </w:r>
          </w:p>
          <w:p w14:paraId="679FA9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DC_1A-21A-28A-42A_n257J_UL_21A_n257I</w:t>
            </w:r>
          </w:p>
          <w:p w14:paraId="7346F90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DC_1A-21A-28A-42A_n257J_UL_21A_n257J</w:t>
            </w:r>
          </w:p>
          <w:p w14:paraId="04CCA57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DC_1A-21A-28A-42A_n257K_UL_21A_n257G</w:t>
            </w:r>
          </w:p>
          <w:p w14:paraId="39F5705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DC_1A-21A-28A-42A_n257K_UL_21A_n257H</w:t>
            </w:r>
          </w:p>
          <w:p w14:paraId="17E4BCB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DC_1A-21A-28A-42A_n257K_UL_21A_n257I</w:t>
            </w:r>
          </w:p>
          <w:p w14:paraId="3D276D0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DC_1A-21A-28A-42A_n257K_UL_21A_n257J</w:t>
            </w:r>
          </w:p>
          <w:p w14:paraId="2C8F5FA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DC_1A-21A-28A-42A_n257K_UL_21A_n257K</w:t>
            </w:r>
          </w:p>
          <w:p w14:paraId="1355013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DC_1A-21A-28A-42A_n257L_UL_21A_n257G</w:t>
            </w:r>
          </w:p>
          <w:p w14:paraId="3F1BED9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DC_1A-21A-28A-42A_n257L_UL_21A_n257H</w:t>
            </w:r>
          </w:p>
          <w:p w14:paraId="2D75F76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DC_1A-21A-28A-42A_n257L_UL_21A_n257I</w:t>
            </w:r>
          </w:p>
          <w:p w14:paraId="21A0B31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DC_1A-21A-28A-42A_n257L_UL_21A_n257J</w:t>
            </w:r>
          </w:p>
          <w:p w14:paraId="2D0415B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DC_1A-21A-28A-42A_n257L_UL_21A_n257K</w:t>
            </w:r>
          </w:p>
          <w:p w14:paraId="10C1A71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DC_1A-21A-28A-42A_n257L_UL_21A_n257L</w:t>
            </w:r>
          </w:p>
          <w:p w14:paraId="7034954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DC_1A-21A-28A-42A_n257M_UL_21A_n257G</w:t>
            </w:r>
          </w:p>
          <w:p w14:paraId="2C5039F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DC_1A-21A-28A-42A_n257M_UL_21A_n257H</w:t>
            </w:r>
          </w:p>
          <w:p w14:paraId="1CCC526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DC_1A-21A-28A-42A_n257M_UL_21A_n257I</w:t>
            </w:r>
          </w:p>
          <w:p w14:paraId="65832B6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DC_1A-21A-28A-42A_n257M_UL_21A_n257J</w:t>
            </w:r>
          </w:p>
          <w:p w14:paraId="7425591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DC_1A-21A-28A-42A_n257M_UL_21A_n257K</w:t>
            </w:r>
          </w:p>
          <w:p w14:paraId="2130EEE7" w14:textId="57D7FAE2"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DC_1A-21A-28A-42A_n257M_UL_21A_n257L</w:t>
            </w:r>
          </w:p>
        </w:tc>
        <w:tc>
          <w:tcPr>
            <w:tcW w:w="349" w:type="pct"/>
            <w:tcBorders>
              <w:top w:val="single" w:sz="4" w:space="0" w:color="auto"/>
              <w:left w:val="single" w:sz="4" w:space="0" w:color="auto"/>
              <w:bottom w:val="single" w:sz="4" w:space="0" w:color="auto"/>
              <w:right w:val="single" w:sz="4" w:space="0" w:color="auto"/>
            </w:tcBorders>
            <w:vAlign w:val="center"/>
          </w:tcPr>
          <w:p w14:paraId="6D49E8CF" w14:textId="13C09209"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77545AF" w14:textId="5DAF2641"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8FF2768"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6F97C301" w14:textId="235B744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2C20F1E1"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6EC099A" w14:textId="06890B36" w:rsidR="00811D11" w:rsidRPr="00811D11" w:rsidRDefault="00811D11" w:rsidP="00811D11">
            <w:pPr>
              <w:pStyle w:val="NW"/>
              <w:rPr>
                <w:sz w:val="16"/>
                <w:szCs w:val="16"/>
                <w:lang w:eastAsia="ja-JP"/>
              </w:rPr>
            </w:pPr>
            <w:r w:rsidRPr="00811D11">
              <w:rPr>
                <w:sz w:val="16"/>
                <w:szCs w:val="16"/>
                <w:lang w:eastAsia="ja-JP"/>
              </w:rPr>
              <w:t>Ongoing</w:t>
            </w:r>
          </w:p>
        </w:tc>
      </w:tr>
      <w:tr w:rsidR="00811D11" w14:paraId="69E519C8"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38F7E473" w14:textId="151B00C0"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DC_1A-21A-28A_42A_n257M_UL_21A_n257M</w:t>
            </w:r>
          </w:p>
        </w:tc>
        <w:tc>
          <w:tcPr>
            <w:tcW w:w="349" w:type="pct"/>
            <w:tcBorders>
              <w:top w:val="single" w:sz="4" w:space="0" w:color="auto"/>
              <w:left w:val="single" w:sz="4" w:space="0" w:color="auto"/>
              <w:bottom w:val="single" w:sz="4" w:space="0" w:color="auto"/>
              <w:right w:val="single" w:sz="4" w:space="0" w:color="auto"/>
            </w:tcBorders>
            <w:vAlign w:val="center"/>
          </w:tcPr>
          <w:p w14:paraId="1903DAA2" w14:textId="47F8793A"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E73DEF" w14:textId="224F77BF"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3FE5CC"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435F9322" w14:textId="5DB18D6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449C58E4"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D0AFEFE" w14:textId="7F8AE9BB" w:rsidR="00811D11" w:rsidRPr="00811D11" w:rsidRDefault="00811D11" w:rsidP="00811D11">
            <w:pPr>
              <w:pStyle w:val="NW"/>
              <w:rPr>
                <w:sz w:val="16"/>
                <w:szCs w:val="16"/>
                <w:lang w:eastAsia="ja-JP"/>
              </w:rPr>
            </w:pPr>
            <w:r w:rsidRPr="00811D11">
              <w:rPr>
                <w:sz w:val="16"/>
                <w:szCs w:val="16"/>
                <w:lang w:eastAsia="ja-JP"/>
              </w:rPr>
              <w:t>Ongoing</w:t>
            </w:r>
          </w:p>
        </w:tc>
      </w:tr>
      <w:tr w:rsidR="00811D11" w14:paraId="168F4EBC"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12CC3B0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DC_1A-21A-28A-42C_n257A_UL_28A_n257A</w:t>
            </w:r>
          </w:p>
          <w:p w14:paraId="4000F58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DC_1A-21A-28A-42C_n257G_UL_28A_n257G</w:t>
            </w:r>
          </w:p>
          <w:p w14:paraId="7FD8E7A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DC_1A-21A-28A-42C_n257H_UL_28A_n257G</w:t>
            </w:r>
          </w:p>
          <w:p w14:paraId="3F3CE6A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DC_1A-21A-28A-42C_n257H_UL_28A_n257H</w:t>
            </w:r>
          </w:p>
          <w:p w14:paraId="1E69C35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DC_1A-21A-28A-42C_n257I_UL_28A_n257G</w:t>
            </w:r>
          </w:p>
          <w:p w14:paraId="5A77308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DC_1A-21A-28A-42C_n257I_UL_28A_n257H</w:t>
            </w:r>
          </w:p>
          <w:p w14:paraId="298C872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DC_1A-21A-28A-42C_n257I_UL_28A_n257I</w:t>
            </w:r>
          </w:p>
          <w:p w14:paraId="0F2A99A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DC_1A-21A-28A-42C_n257J_UL_28A_n257G</w:t>
            </w:r>
          </w:p>
          <w:p w14:paraId="70562A8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DC_1A-21A-28A-42C_n257J_UL_28A_n257H</w:t>
            </w:r>
          </w:p>
          <w:p w14:paraId="34AA957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DC_1A-21A-28A-42C_n257J_UL_28A_n257I</w:t>
            </w:r>
          </w:p>
          <w:p w14:paraId="0F3421F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DC_1A-21A-28A-42C_n257J_UL_28A_n257J</w:t>
            </w:r>
          </w:p>
          <w:p w14:paraId="5E06C0C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DC_1A-21A-28A-42C_n257K_UL_28A_n257G</w:t>
            </w:r>
          </w:p>
          <w:p w14:paraId="441DEB1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DC_1A-21A-28A-42C_n257K_UL_28A_n257H</w:t>
            </w:r>
          </w:p>
          <w:p w14:paraId="4AD144B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DC_1A-21A-28A-42C_n257K_UL_28A_n257I</w:t>
            </w:r>
          </w:p>
          <w:p w14:paraId="594645D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DC_1A-21A-28A-42C_n257K_UL_28A_n257J</w:t>
            </w:r>
          </w:p>
          <w:p w14:paraId="77F26B1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DC_1A-21A-28A-42C_n257K_UL_28A_n257K</w:t>
            </w:r>
          </w:p>
          <w:p w14:paraId="2A03930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DC_1A-21A-28A-42C_n257L_UL_28A_n257G</w:t>
            </w:r>
          </w:p>
          <w:p w14:paraId="662CFBA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DC_1A-21A-28A-42C_n257L_UL_28A_n257H</w:t>
            </w:r>
          </w:p>
          <w:p w14:paraId="66BF8D7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DC_1A-21A-28A-42C_n257L_UL_28A_n257I</w:t>
            </w:r>
          </w:p>
          <w:p w14:paraId="5DA2C68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DC_1A-21A-28A-42C_n257L_UL_28A_n257J</w:t>
            </w:r>
          </w:p>
          <w:p w14:paraId="48A6062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DC_1A-21A-28A-42C_n257L_UL_28A_n257K</w:t>
            </w:r>
          </w:p>
          <w:p w14:paraId="2446BDF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DC_1A-21A-28A-42C_n257L_UL_28A_n257L</w:t>
            </w:r>
          </w:p>
          <w:p w14:paraId="48F3791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DC_1A-21A-28A-42C_n257M_UL_28A_n257G</w:t>
            </w:r>
          </w:p>
          <w:p w14:paraId="3F7A1E1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DC_1A-21A-28A-42C_n257M_UL_28A_n257H</w:t>
            </w:r>
          </w:p>
          <w:p w14:paraId="4AE0EF9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DC_1A-21A-28A-42C_n257M_UL_28A_n257I</w:t>
            </w:r>
          </w:p>
          <w:p w14:paraId="32540CC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DC_1A-21A-28A-42C_n257M_UL_28A_n257J</w:t>
            </w:r>
          </w:p>
          <w:p w14:paraId="5D7C275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DC_1A-21A-28A-42C_n257M_UL_28A_n257K</w:t>
            </w:r>
          </w:p>
          <w:p w14:paraId="3138C70A" w14:textId="7EFDC250"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DC_1A-21A-28A-42C_n257M_UL_28A_n257L</w:t>
            </w:r>
          </w:p>
        </w:tc>
        <w:tc>
          <w:tcPr>
            <w:tcW w:w="349" w:type="pct"/>
            <w:tcBorders>
              <w:top w:val="single" w:sz="4" w:space="0" w:color="auto"/>
              <w:left w:val="single" w:sz="4" w:space="0" w:color="auto"/>
              <w:bottom w:val="single" w:sz="4" w:space="0" w:color="auto"/>
              <w:right w:val="single" w:sz="4" w:space="0" w:color="auto"/>
            </w:tcBorders>
            <w:vAlign w:val="center"/>
          </w:tcPr>
          <w:p w14:paraId="6A38982E" w14:textId="6814807B"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8331CD7" w14:textId="7591CD9D"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BE62ECE"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489E98B6" w14:textId="758A058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07554BF9"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E50385E" w14:textId="4B040CCD" w:rsidR="00811D11" w:rsidRPr="00811D11" w:rsidRDefault="00811D11" w:rsidP="00811D11">
            <w:pPr>
              <w:pStyle w:val="NW"/>
              <w:rPr>
                <w:sz w:val="16"/>
                <w:szCs w:val="16"/>
                <w:lang w:eastAsia="ja-JP"/>
              </w:rPr>
            </w:pPr>
            <w:r w:rsidRPr="00811D11">
              <w:rPr>
                <w:sz w:val="16"/>
                <w:szCs w:val="16"/>
                <w:lang w:eastAsia="ja-JP"/>
              </w:rPr>
              <w:t>Ongoing</w:t>
            </w:r>
          </w:p>
        </w:tc>
      </w:tr>
      <w:tr w:rsidR="00811D11" w14:paraId="544070F2"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468F5E8C" w14:textId="4739D28C"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DC_1A-21A-28A-42C_n257M_UL_28A_n257M</w:t>
            </w:r>
          </w:p>
        </w:tc>
        <w:tc>
          <w:tcPr>
            <w:tcW w:w="349" w:type="pct"/>
            <w:tcBorders>
              <w:top w:val="single" w:sz="4" w:space="0" w:color="auto"/>
              <w:left w:val="single" w:sz="4" w:space="0" w:color="auto"/>
              <w:bottom w:val="single" w:sz="4" w:space="0" w:color="auto"/>
              <w:right w:val="single" w:sz="4" w:space="0" w:color="auto"/>
            </w:tcBorders>
            <w:vAlign w:val="center"/>
          </w:tcPr>
          <w:p w14:paraId="052AF95B" w14:textId="104F2E83"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CACB907" w14:textId="48B80F69"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9431862"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4E0B5572" w14:textId="58341558"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23D9DB32"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7BACC67" w14:textId="6123C7E1" w:rsidR="00811D11" w:rsidRPr="00811D11" w:rsidRDefault="00811D11" w:rsidP="00811D11">
            <w:pPr>
              <w:pStyle w:val="NW"/>
              <w:rPr>
                <w:sz w:val="16"/>
                <w:szCs w:val="16"/>
                <w:lang w:eastAsia="ja-JP"/>
              </w:rPr>
            </w:pPr>
            <w:r w:rsidRPr="00811D11">
              <w:rPr>
                <w:sz w:val="16"/>
                <w:szCs w:val="16"/>
                <w:lang w:eastAsia="ja-JP"/>
              </w:rPr>
              <w:t>Ongoing</w:t>
            </w:r>
          </w:p>
        </w:tc>
      </w:tr>
      <w:tr w:rsidR="00811D11" w14:paraId="6723D1FD"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643BC43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DC_1A-21A-28A-42A_n257A_UL_28A_n257A</w:t>
            </w:r>
          </w:p>
          <w:p w14:paraId="63E275E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DC_1A-21A-28A-42A_n257G_UL_28A_n257G</w:t>
            </w:r>
          </w:p>
          <w:p w14:paraId="01D1DA3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DC_1A-21A-28A-42A_n257H_UL_28A_n257G</w:t>
            </w:r>
          </w:p>
          <w:p w14:paraId="6AAC30E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DC_1A-21A-28A-42A_n257H_UL_28A_n257H</w:t>
            </w:r>
          </w:p>
          <w:p w14:paraId="6ADD53C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DC_1A-21A-28A-42A_n257I_UL_28A_n257G</w:t>
            </w:r>
          </w:p>
          <w:p w14:paraId="47E4EBA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DC_1A-21A-28A-42A_n257I_UL_28A_n257H</w:t>
            </w:r>
          </w:p>
          <w:p w14:paraId="3431ACE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DC_1A-21A-28A-42A_n257I_UL_28A_n257I</w:t>
            </w:r>
          </w:p>
          <w:p w14:paraId="70C2F31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DC_1A-21A-28A-42A_n257J_UL_28A_n257G</w:t>
            </w:r>
          </w:p>
          <w:p w14:paraId="01F44C5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DC_1A-21A-28A-42A_n257J_UL_28A_n257H</w:t>
            </w:r>
          </w:p>
          <w:p w14:paraId="1420714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DC_1A-21A-28A-42A_n257J_UL_28A_n257I</w:t>
            </w:r>
          </w:p>
          <w:p w14:paraId="3BA59C7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DC_1A-21A-28A-42A_n257J_UL_28A_n257J</w:t>
            </w:r>
          </w:p>
          <w:p w14:paraId="5B6F4CA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DC_1A-21A-28A-42A_n257K_UL_28A_n257G</w:t>
            </w:r>
          </w:p>
          <w:p w14:paraId="57DC85F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DC_1A-21A-28A-42A_n257K_UL_28A_n257H</w:t>
            </w:r>
          </w:p>
          <w:p w14:paraId="420B889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DC_1A-21A-28A-42A_n257K_UL_28A_n257I</w:t>
            </w:r>
          </w:p>
          <w:p w14:paraId="4F84672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DC_1A-21A-28A-42A_n257K_UL_28A_n257J</w:t>
            </w:r>
          </w:p>
          <w:p w14:paraId="2576B3B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DC_1A-21A-28A-42A_n257K_UL_28A_n257K</w:t>
            </w:r>
          </w:p>
          <w:p w14:paraId="55D8435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DC_1A-21A-28A-42A_n257L_UL_28A_n257G</w:t>
            </w:r>
          </w:p>
          <w:p w14:paraId="649B9F9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DC_1A-21A-28A-42A_n257L_UL_28A_n257H</w:t>
            </w:r>
          </w:p>
          <w:p w14:paraId="4145646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DC_1A-21A-28A-42A_n257L_UL_28A_n257I</w:t>
            </w:r>
          </w:p>
          <w:p w14:paraId="1E299E6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DC_1A-21A-28A-42A_n257L_UL_28A_n257J</w:t>
            </w:r>
          </w:p>
          <w:p w14:paraId="3DADDCB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DC_1A-21A-28A-42A_n257L_UL_28A_n257K</w:t>
            </w:r>
          </w:p>
          <w:p w14:paraId="51F8F40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DC_1A-21A-28A-42A_n257L_UL_28A_n257L</w:t>
            </w:r>
          </w:p>
          <w:p w14:paraId="56B790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DC_1A-21A-28A-42A_n257M_UL_28A_n257G</w:t>
            </w:r>
          </w:p>
          <w:p w14:paraId="5B3FDE1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DC_1A-21A-28A-42A_n257M_UL_28A_n257H</w:t>
            </w:r>
          </w:p>
          <w:p w14:paraId="3C38EEB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DC_1A-21A-28A-42A_n257M_UL_28A_n257I</w:t>
            </w:r>
          </w:p>
          <w:p w14:paraId="6F2A460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DC_1A-21A-28A-42A_n257M_UL_28A_n257J</w:t>
            </w:r>
          </w:p>
          <w:p w14:paraId="43CC93A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DC_1A-21A-28A-42A_n257M_UL_28A_n257K</w:t>
            </w:r>
          </w:p>
          <w:p w14:paraId="59E7F5F2" w14:textId="1A49D1FA"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DC_1A-21A-28A-42A_n257M_UL_28A_n257L</w:t>
            </w:r>
          </w:p>
        </w:tc>
        <w:tc>
          <w:tcPr>
            <w:tcW w:w="349" w:type="pct"/>
            <w:tcBorders>
              <w:top w:val="single" w:sz="4" w:space="0" w:color="auto"/>
              <w:left w:val="single" w:sz="4" w:space="0" w:color="auto"/>
              <w:bottom w:val="single" w:sz="4" w:space="0" w:color="auto"/>
              <w:right w:val="single" w:sz="4" w:space="0" w:color="auto"/>
            </w:tcBorders>
            <w:vAlign w:val="center"/>
          </w:tcPr>
          <w:p w14:paraId="32D32C9E" w14:textId="1D0928E8"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A636BDC" w14:textId="037311E5"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32DB530"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0B8C92E3" w14:textId="708227D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2AEBB488"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F799A5E" w14:textId="4C3FAFBC" w:rsidR="00811D11" w:rsidRPr="00811D11" w:rsidRDefault="00811D11" w:rsidP="00811D11">
            <w:pPr>
              <w:pStyle w:val="NW"/>
              <w:rPr>
                <w:sz w:val="16"/>
                <w:szCs w:val="16"/>
                <w:lang w:eastAsia="ja-JP"/>
              </w:rPr>
            </w:pPr>
            <w:r w:rsidRPr="00811D11">
              <w:rPr>
                <w:sz w:val="16"/>
                <w:szCs w:val="16"/>
                <w:lang w:eastAsia="ja-JP"/>
              </w:rPr>
              <w:t>Ongoing</w:t>
            </w:r>
          </w:p>
        </w:tc>
      </w:tr>
      <w:tr w:rsidR="00811D11" w14:paraId="1A449D8D"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525D27D1" w14:textId="555CFB38"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DC_1A-21A-28A_42A_n257M_UL_28A_n257M</w:t>
            </w:r>
          </w:p>
        </w:tc>
        <w:tc>
          <w:tcPr>
            <w:tcW w:w="349" w:type="pct"/>
            <w:tcBorders>
              <w:top w:val="single" w:sz="4" w:space="0" w:color="auto"/>
              <w:left w:val="single" w:sz="4" w:space="0" w:color="auto"/>
              <w:bottom w:val="single" w:sz="4" w:space="0" w:color="auto"/>
              <w:right w:val="single" w:sz="4" w:space="0" w:color="auto"/>
            </w:tcBorders>
            <w:vAlign w:val="center"/>
          </w:tcPr>
          <w:p w14:paraId="5ACD54F7" w14:textId="6B1E7ABE"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4171FB" w14:textId="0B57BE5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BE7363"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6C5D888F" w14:textId="402DD810"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5B4CCFDB"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CEF2C8" w14:textId="39C6AA17" w:rsidR="00811D11" w:rsidRPr="00811D11" w:rsidRDefault="00811D11" w:rsidP="00811D11">
            <w:pPr>
              <w:pStyle w:val="NW"/>
              <w:rPr>
                <w:sz w:val="16"/>
                <w:szCs w:val="16"/>
                <w:lang w:eastAsia="ja-JP"/>
              </w:rPr>
            </w:pPr>
            <w:r w:rsidRPr="00811D11">
              <w:rPr>
                <w:sz w:val="16"/>
                <w:szCs w:val="16"/>
                <w:lang w:eastAsia="ja-JP"/>
              </w:rPr>
              <w:t>Ongoing</w:t>
            </w:r>
          </w:p>
        </w:tc>
      </w:tr>
      <w:tr w:rsidR="00811D11" w14:paraId="283A0E00"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5637E37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DC_3A-21A-28A-42C_n257A_UL_3A_n257A</w:t>
            </w:r>
          </w:p>
          <w:p w14:paraId="391E921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DC_3A-21A-28A-42C_n257G_UL_3A_n257G</w:t>
            </w:r>
          </w:p>
          <w:p w14:paraId="64D857B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DC_3A-21A-28A-42C_n257H_UL_3A_n257G</w:t>
            </w:r>
          </w:p>
          <w:p w14:paraId="5AAA315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DC_3A-21A-28A-42C_n257H_UL_3A_n257H</w:t>
            </w:r>
          </w:p>
          <w:p w14:paraId="4E33CE5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DC_3A-21A-28A-42C_n257I_UL_3A_n257G</w:t>
            </w:r>
          </w:p>
          <w:p w14:paraId="347FC37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DC_3A-21A-28A-42C_n257I_UL_3A_n257H</w:t>
            </w:r>
          </w:p>
          <w:p w14:paraId="247B4AC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DC_3A-21A-28A-42C_n257I_UL_3A_n257I</w:t>
            </w:r>
          </w:p>
          <w:p w14:paraId="28EFBEB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DC_3A-21A-28A-42C_n257J_UL_3A_n257G</w:t>
            </w:r>
          </w:p>
          <w:p w14:paraId="1074E60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DC_3A-21A-28A-42C_n257J_UL_3A_n257H</w:t>
            </w:r>
          </w:p>
          <w:p w14:paraId="6FA84E3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DC_3A-21A-28A-42C_n257J_UL_3A_n257I</w:t>
            </w:r>
          </w:p>
          <w:p w14:paraId="26CD610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DC_3A-21A-28A-42C_n257J_UL_3A_n257J</w:t>
            </w:r>
          </w:p>
          <w:p w14:paraId="300F591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DC_3A-21A-28A-42C_n257K_UL_3A_n257G</w:t>
            </w:r>
          </w:p>
          <w:p w14:paraId="57D9157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DC_3A-21A-28A-42C_n257K_UL_3A_n257H</w:t>
            </w:r>
          </w:p>
          <w:p w14:paraId="3E18DE0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DC_3A-21A-28A-42C_n257K_UL_3A_n257I</w:t>
            </w:r>
          </w:p>
          <w:p w14:paraId="5B0A990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DC_3A-21A-28A-42C_n257K_UL_3A_n257J</w:t>
            </w:r>
          </w:p>
          <w:p w14:paraId="409E276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DC_3A-21A-28A-42C_n257K_UL_3A_n257K</w:t>
            </w:r>
          </w:p>
          <w:p w14:paraId="0E5B075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DC_3A-21A-28A-42C_n257L_UL_3A_n257G</w:t>
            </w:r>
          </w:p>
          <w:p w14:paraId="55357BC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DC_3A-21A-28A-42C_n257L_UL_3A_n257H</w:t>
            </w:r>
          </w:p>
          <w:p w14:paraId="7FDA861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DC_3A-21A-28A-42C_n257L_UL_3A_n257I</w:t>
            </w:r>
          </w:p>
          <w:p w14:paraId="7D560EE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DC_3A-21A-28A-42C_n257L_UL_3A_n257J</w:t>
            </w:r>
          </w:p>
          <w:p w14:paraId="698737F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DC_3A-21A-28A-42C_n257L_UL_3A_n257K</w:t>
            </w:r>
          </w:p>
          <w:p w14:paraId="037BF76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DC_3A-21A-28A-42C_n257L_UL_3A_n257L</w:t>
            </w:r>
          </w:p>
          <w:p w14:paraId="45CEBBA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DC_3A-21A-28A-42C_n257M_UL_3A_n257G</w:t>
            </w:r>
          </w:p>
          <w:p w14:paraId="2701C6F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DC_3A-21A-28A-42C_n257M_UL_3A_n257H</w:t>
            </w:r>
          </w:p>
          <w:p w14:paraId="0A3ACEA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DC_3A-21A-28A-42C_n257M_UL_3A_n257I</w:t>
            </w:r>
          </w:p>
          <w:p w14:paraId="0D164C6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DC_3A-21A-28A-42C_n257M_UL_3A_n257J</w:t>
            </w:r>
          </w:p>
          <w:p w14:paraId="2B7E220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DC_3A-21A-28A-42C_n257M_UL_3A_n257K</w:t>
            </w:r>
          </w:p>
          <w:p w14:paraId="49819A37" w14:textId="20EC1DC4"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DC_3A-21A-28A-42C_n257M_UL_3A_n257L</w:t>
            </w:r>
          </w:p>
        </w:tc>
        <w:tc>
          <w:tcPr>
            <w:tcW w:w="349" w:type="pct"/>
            <w:tcBorders>
              <w:top w:val="single" w:sz="4" w:space="0" w:color="auto"/>
              <w:left w:val="single" w:sz="4" w:space="0" w:color="auto"/>
              <w:bottom w:val="single" w:sz="4" w:space="0" w:color="auto"/>
              <w:right w:val="single" w:sz="4" w:space="0" w:color="auto"/>
            </w:tcBorders>
            <w:vAlign w:val="center"/>
          </w:tcPr>
          <w:p w14:paraId="0C06022E" w14:textId="1D3EBD06"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D8E5C27" w14:textId="0AE65A56"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9721BE9"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69A58804" w14:textId="42244FD6"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0E600182"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4269BF7" w14:textId="0617A03C" w:rsidR="00811D11" w:rsidRPr="00811D11" w:rsidRDefault="00811D11" w:rsidP="00811D11">
            <w:pPr>
              <w:pStyle w:val="NW"/>
              <w:rPr>
                <w:sz w:val="16"/>
                <w:szCs w:val="16"/>
                <w:lang w:eastAsia="ja-JP"/>
              </w:rPr>
            </w:pPr>
            <w:r w:rsidRPr="00811D11">
              <w:rPr>
                <w:sz w:val="16"/>
                <w:szCs w:val="16"/>
                <w:lang w:eastAsia="ja-JP"/>
              </w:rPr>
              <w:t>Ongoing</w:t>
            </w:r>
          </w:p>
        </w:tc>
      </w:tr>
      <w:tr w:rsidR="00811D11" w14:paraId="274F0F85"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757BF7AE" w14:textId="1F1317A4"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DC_3A-21A-28A-42C_n257M_UL_3A_n257M</w:t>
            </w:r>
          </w:p>
        </w:tc>
        <w:tc>
          <w:tcPr>
            <w:tcW w:w="349" w:type="pct"/>
            <w:tcBorders>
              <w:top w:val="single" w:sz="4" w:space="0" w:color="auto"/>
              <w:left w:val="single" w:sz="4" w:space="0" w:color="auto"/>
              <w:bottom w:val="single" w:sz="4" w:space="0" w:color="auto"/>
              <w:right w:val="single" w:sz="4" w:space="0" w:color="auto"/>
            </w:tcBorders>
            <w:vAlign w:val="center"/>
          </w:tcPr>
          <w:p w14:paraId="2FD9CDE4" w14:textId="3A7EBC81"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BC6B16" w14:textId="2B12771B"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464FADE"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70F8E240" w14:textId="7E70234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170C95A8"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D610CB" w14:textId="2F05ED74" w:rsidR="00811D11" w:rsidRPr="00811D11" w:rsidRDefault="00811D11" w:rsidP="00811D11">
            <w:pPr>
              <w:pStyle w:val="NW"/>
              <w:rPr>
                <w:sz w:val="16"/>
                <w:szCs w:val="16"/>
                <w:lang w:eastAsia="ja-JP"/>
              </w:rPr>
            </w:pPr>
            <w:r w:rsidRPr="00811D11">
              <w:rPr>
                <w:sz w:val="16"/>
                <w:szCs w:val="16"/>
                <w:lang w:eastAsia="ja-JP"/>
              </w:rPr>
              <w:t>Ongoing</w:t>
            </w:r>
          </w:p>
        </w:tc>
      </w:tr>
      <w:tr w:rsidR="00811D11" w14:paraId="418F69E9"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35DEDF8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DC_3A-21A-28A-42A_n257A_UL_3A_n257A</w:t>
            </w:r>
          </w:p>
          <w:p w14:paraId="4231BCE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DC_3A-21A-28A-42A_n257G_UL_3A_n257G</w:t>
            </w:r>
          </w:p>
          <w:p w14:paraId="092967C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DC_3A-21A-28A-42A_n257H_UL_3A_n257G</w:t>
            </w:r>
          </w:p>
          <w:p w14:paraId="147F000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DC_3A-21A-28A-42A_n257H_UL_3A_n257H</w:t>
            </w:r>
          </w:p>
          <w:p w14:paraId="6731ECD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DC_3A-21A-28A-42A_n257I_UL_3A_n257G</w:t>
            </w:r>
          </w:p>
          <w:p w14:paraId="01586A4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DC_3A-21A-28A-42A_n257I_UL_3A_n257H</w:t>
            </w:r>
          </w:p>
          <w:p w14:paraId="37F0C0D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DC_3A-21A-28A-42A_n257I_UL_3A_n257I</w:t>
            </w:r>
          </w:p>
          <w:p w14:paraId="2A21C1C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DC_3A-21A-28A-42A_n257J_UL_3A_n257G</w:t>
            </w:r>
          </w:p>
          <w:p w14:paraId="6C14E3C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DC_3A-21A-28A-42A_n257J_UL_3A_n257H</w:t>
            </w:r>
          </w:p>
          <w:p w14:paraId="7872873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DC_3A-21A-28A-42A_n257J_UL_3A_n257I</w:t>
            </w:r>
          </w:p>
          <w:p w14:paraId="5CB9CE4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DC_3A-21A-28A-42A_n257J_UL_3A_n257J</w:t>
            </w:r>
          </w:p>
          <w:p w14:paraId="5F2C35E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DC_3A-21A-28A-42A_n257K_UL_3A_n257G</w:t>
            </w:r>
          </w:p>
          <w:p w14:paraId="3E1D38F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DC_3A-21A-28A-42A_n257K_UL_3A_n257H</w:t>
            </w:r>
          </w:p>
          <w:p w14:paraId="021EFEE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DC_3A-21A-28A-42A_n257K_UL_3A_n257I</w:t>
            </w:r>
          </w:p>
          <w:p w14:paraId="7A24921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DC_3A-21A-28A-42A_n257K_UL_3A_n257J</w:t>
            </w:r>
          </w:p>
          <w:p w14:paraId="6806725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DC_3A-21A-28A-42A_n257K_UL_3A_n257K</w:t>
            </w:r>
          </w:p>
          <w:p w14:paraId="5A5CBA6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DC_3A-21A-28A-42A_n257L_UL_3A_n257G</w:t>
            </w:r>
          </w:p>
          <w:p w14:paraId="32691DD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DC_3A-21A-28A-42A_n257L_UL_3A_n257H</w:t>
            </w:r>
          </w:p>
          <w:p w14:paraId="05A9F7E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DC_3A-21A-28A-42A_n257L_UL_3A_n257I</w:t>
            </w:r>
          </w:p>
          <w:p w14:paraId="649820F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DC_3A-21A-28A-42A_n257L_UL_3A_n257J</w:t>
            </w:r>
          </w:p>
          <w:p w14:paraId="3B36CCC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DC_3A-21A-28A-42A_n257L_UL_3A_n257K</w:t>
            </w:r>
          </w:p>
          <w:p w14:paraId="405B991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DC_3A-21A-28A-42A_n257L_UL_3A_n257L</w:t>
            </w:r>
          </w:p>
          <w:p w14:paraId="150D895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DC_3A-21A-28A-42A_n257M_UL_3A_n257G</w:t>
            </w:r>
          </w:p>
          <w:p w14:paraId="435A6AA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DC_3A-21A-28A-42A_n257M_UL_3A_n257H</w:t>
            </w:r>
          </w:p>
          <w:p w14:paraId="7EB979C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DC_3A-21A-28A-42A_n257M_UL_3A_n257I</w:t>
            </w:r>
          </w:p>
          <w:p w14:paraId="2C81B89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DC_3A-21A-28A-42A_n257M_UL_3A_n257J</w:t>
            </w:r>
          </w:p>
          <w:p w14:paraId="07931E8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DC_3A-21A-28A-42A_n257M_UL_3A_n257K</w:t>
            </w:r>
          </w:p>
          <w:p w14:paraId="0D71EF98" w14:textId="3207A259"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DC_3A-21A-28A-42A_n257M_UL_3A_n257L</w:t>
            </w:r>
          </w:p>
        </w:tc>
        <w:tc>
          <w:tcPr>
            <w:tcW w:w="349" w:type="pct"/>
            <w:tcBorders>
              <w:top w:val="single" w:sz="4" w:space="0" w:color="auto"/>
              <w:left w:val="single" w:sz="4" w:space="0" w:color="auto"/>
              <w:bottom w:val="single" w:sz="4" w:space="0" w:color="auto"/>
              <w:right w:val="single" w:sz="4" w:space="0" w:color="auto"/>
            </w:tcBorders>
            <w:vAlign w:val="center"/>
          </w:tcPr>
          <w:p w14:paraId="67014E5E" w14:textId="77777777" w:rsidR="00811D11" w:rsidRPr="00811D11" w:rsidRDefault="00811D11" w:rsidP="00811D11">
            <w:pPr>
              <w:pStyle w:val="TAL"/>
              <w:rPr>
                <w:rFonts w:ascii="Times New Roman" w:eastAsia="Yu Mincho" w:hAnsi="Times New Roman"/>
                <w:sz w:val="16"/>
                <w:szCs w:val="16"/>
                <w:lang w:eastAsia="ja-JP"/>
              </w:rPr>
            </w:pPr>
          </w:p>
        </w:tc>
        <w:tc>
          <w:tcPr>
            <w:tcW w:w="835" w:type="pct"/>
            <w:tcBorders>
              <w:top w:val="single" w:sz="4" w:space="0" w:color="auto"/>
              <w:left w:val="single" w:sz="4" w:space="0" w:color="auto"/>
              <w:bottom w:val="single" w:sz="4" w:space="0" w:color="auto"/>
              <w:right w:val="single" w:sz="4" w:space="0" w:color="auto"/>
            </w:tcBorders>
            <w:vAlign w:val="center"/>
          </w:tcPr>
          <w:p w14:paraId="3828562C" w14:textId="77777777" w:rsidR="00811D11" w:rsidRPr="00811D11" w:rsidRDefault="00811D11" w:rsidP="00811D11">
            <w:pPr>
              <w:pStyle w:val="TAL"/>
              <w:rPr>
                <w:rFonts w:ascii="Times New Roman" w:hAnsi="Times New Roman"/>
                <w:color w:val="000000"/>
                <w:sz w:val="16"/>
                <w:szCs w:val="16"/>
              </w:rPr>
            </w:pPr>
          </w:p>
        </w:tc>
        <w:tc>
          <w:tcPr>
            <w:tcW w:w="834" w:type="pct"/>
            <w:tcBorders>
              <w:top w:val="single" w:sz="4" w:space="0" w:color="auto"/>
              <w:left w:val="single" w:sz="4" w:space="0" w:color="auto"/>
              <w:bottom w:val="single" w:sz="4" w:space="0" w:color="auto"/>
              <w:right w:val="single" w:sz="4" w:space="0" w:color="auto"/>
            </w:tcBorders>
          </w:tcPr>
          <w:p w14:paraId="7E7EB0A5"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5D4BA1E6" w14:textId="77777777" w:rsidR="00811D11" w:rsidRPr="00811D11" w:rsidRDefault="00811D11" w:rsidP="00811D11">
            <w:pPr>
              <w:pStyle w:val="TAL"/>
              <w:rPr>
                <w:rFonts w:ascii="Times New Roman" w:hAnsi="Times New Roman"/>
                <w:sz w:val="16"/>
                <w:szCs w:val="16"/>
                <w:lang w:eastAsia="ja-JP"/>
              </w:rPr>
            </w:pPr>
          </w:p>
        </w:tc>
        <w:tc>
          <w:tcPr>
            <w:tcW w:w="487" w:type="pct"/>
            <w:tcBorders>
              <w:top w:val="single" w:sz="4" w:space="0" w:color="auto"/>
              <w:left w:val="single" w:sz="4" w:space="0" w:color="auto"/>
              <w:bottom w:val="single" w:sz="4" w:space="0" w:color="auto"/>
              <w:right w:val="single" w:sz="4" w:space="0" w:color="auto"/>
            </w:tcBorders>
          </w:tcPr>
          <w:p w14:paraId="398EED6A"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B36D4D3" w14:textId="77777777" w:rsidR="00811D11" w:rsidRPr="00811D11" w:rsidRDefault="00811D11" w:rsidP="00811D11">
            <w:pPr>
              <w:pStyle w:val="NW"/>
              <w:rPr>
                <w:sz w:val="16"/>
                <w:szCs w:val="16"/>
                <w:lang w:eastAsia="ja-JP"/>
              </w:rPr>
            </w:pPr>
          </w:p>
        </w:tc>
      </w:tr>
      <w:tr w:rsidR="00811D11" w14:paraId="4870E256"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18521B1D" w14:textId="2DA7CA58"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DC_3A-21A-28A_42A_n257M_UL_3A_n257M</w:t>
            </w:r>
          </w:p>
        </w:tc>
        <w:tc>
          <w:tcPr>
            <w:tcW w:w="349" w:type="pct"/>
            <w:tcBorders>
              <w:top w:val="single" w:sz="4" w:space="0" w:color="auto"/>
              <w:left w:val="single" w:sz="4" w:space="0" w:color="auto"/>
              <w:bottom w:val="single" w:sz="4" w:space="0" w:color="auto"/>
              <w:right w:val="single" w:sz="4" w:space="0" w:color="auto"/>
            </w:tcBorders>
            <w:vAlign w:val="center"/>
          </w:tcPr>
          <w:p w14:paraId="20E6DE4F" w14:textId="190A684A"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3EB4E12" w14:textId="3F4F9BF3"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51EEC6C"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0E60A395" w14:textId="6C1E948A"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2C705562"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C886AAA" w14:textId="6C35551C" w:rsidR="00811D11" w:rsidRPr="00811D11" w:rsidRDefault="00811D11" w:rsidP="00811D11">
            <w:pPr>
              <w:pStyle w:val="NW"/>
              <w:rPr>
                <w:sz w:val="16"/>
                <w:szCs w:val="16"/>
                <w:lang w:eastAsia="ja-JP"/>
              </w:rPr>
            </w:pPr>
            <w:r w:rsidRPr="00811D11">
              <w:rPr>
                <w:sz w:val="16"/>
                <w:szCs w:val="16"/>
                <w:lang w:eastAsia="ja-JP"/>
              </w:rPr>
              <w:t>Ongoing</w:t>
            </w:r>
          </w:p>
        </w:tc>
      </w:tr>
      <w:tr w:rsidR="00811D11" w14:paraId="7132C094"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4312E3C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DC_3A-21A-28A-42C_n257A_UL_21A_n257A</w:t>
            </w:r>
          </w:p>
          <w:p w14:paraId="46B9266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DC_3A-21A-28A-42C_n257G_UL_21A_n257G</w:t>
            </w:r>
          </w:p>
          <w:p w14:paraId="48041B5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DC_3A-21A-28A-42C_n257H_UL_21A_n257G</w:t>
            </w:r>
          </w:p>
          <w:p w14:paraId="60996FC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DC_3A-21A-28A-42C_n257H_UL_21A_n257H</w:t>
            </w:r>
          </w:p>
          <w:p w14:paraId="7961442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DC_3A-21A-28A-42C_n257I_UL_21A_n257G</w:t>
            </w:r>
          </w:p>
          <w:p w14:paraId="2381AFB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DC_3A-21A-28A-42C_n257I_UL_21A_n257H</w:t>
            </w:r>
          </w:p>
          <w:p w14:paraId="413DF37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DC_3A-21A-28A-42C_n257I_UL_21A_n257I</w:t>
            </w:r>
          </w:p>
          <w:p w14:paraId="00B0FD3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DC_3A-21A-28A-42C_n257J_UL_21A_n257G</w:t>
            </w:r>
          </w:p>
          <w:p w14:paraId="20EFAFB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DC_3A-21A-28A-42C_n257J_UL_21A_n257H</w:t>
            </w:r>
          </w:p>
          <w:p w14:paraId="26345C1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DC_3A-21A-28A-42C_n257J_UL_21A_n257I</w:t>
            </w:r>
          </w:p>
          <w:p w14:paraId="41BEB41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DC_3A-21A-28A-42C_n257J_UL_21A_n257J</w:t>
            </w:r>
          </w:p>
          <w:p w14:paraId="4C0EC51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DC_3A-21A-28A-42C_n257K_UL_21A_n257G</w:t>
            </w:r>
          </w:p>
          <w:p w14:paraId="6DAC858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DC_3A-21A-28A-42C_n257K_UL_21A_n257H</w:t>
            </w:r>
          </w:p>
          <w:p w14:paraId="0E8C963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DC_3A-21A-28A-42C_n257K_UL_21A_n257I</w:t>
            </w:r>
          </w:p>
          <w:p w14:paraId="426C938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DC_3A-21A-28A-42C_n257K_UL_21A_n257J</w:t>
            </w:r>
          </w:p>
          <w:p w14:paraId="5A64751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DC_3A-21A-28A-42C_n257K_UL_21A_n257K</w:t>
            </w:r>
          </w:p>
          <w:p w14:paraId="5AEBCA8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DC_3A-21A-28A-42C_n257L_UL_21A_n257G</w:t>
            </w:r>
          </w:p>
          <w:p w14:paraId="22C6074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DC_3A-21A-28A-42C_n257L_UL_21A_n257H</w:t>
            </w:r>
          </w:p>
          <w:p w14:paraId="2211B49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DC_3A-21A-28A-42C_n257L_UL_21A_n257I</w:t>
            </w:r>
          </w:p>
          <w:p w14:paraId="1C48D1A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DC_3A-21A-28A-42C_n257L_UL_21A_n257J</w:t>
            </w:r>
          </w:p>
          <w:p w14:paraId="309ED4B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DC_3A-21A-28A-42C_n257L_UL_21A_n257K</w:t>
            </w:r>
          </w:p>
          <w:p w14:paraId="5854734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DC_3A-21A-28A-42C_n257L_UL_21A_n257L</w:t>
            </w:r>
          </w:p>
          <w:p w14:paraId="3AD69CF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DC_3A-21A-28A-42C_n257M_UL_21A_n257G</w:t>
            </w:r>
          </w:p>
          <w:p w14:paraId="564FADF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DC_3A-21A-28A-42C_n257M_UL_21A_n257H</w:t>
            </w:r>
          </w:p>
          <w:p w14:paraId="49D152C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DC_3A-21A-28A-42C_n257M_UL_21A_n257I</w:t>
            </w:r>
          </w:p>
          <w:p w14:paraId="7E60FCF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DC_3A-21A-28A-42C_n257M_UL_21A_n257J</w:t>
            </w:r>
          </w:p>
          <w:p w14:paraId="69D5B92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DC_3A-21A-28A-42C_n257M_UL_21A_n257K</w:t>
            </w:r>
          </w:p>
          <w:p w14:paraId="66A4946F" w14:textId="472C8E71"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DC_3A-21A-28A-42C_n257M_UL_21A_n257L</w:t>
            </w:r>
          </w:p>
        </w:tc>
        <w:tc>
          <w:tcPr>
            <w:tcW w:w="349" w:type="pct"/>
            <w:tcBorders>
              <w:top w:val="single" w:sz="4" w:space="0" w:color="auto"/>
              <w:left w:val="single" w:sz="4" w:space="0" w:color="auto"/>
              <w:bottom w:val="single" w:sz="4" w:space="0" w:color="auto"/>
              <w:right w:val="single" w:sz="4" w:space="0" w:color="auto"/>
            </w:tcBorders>
            <w:vAlign w:val="center"/>
          </w:tcPr>
          <w:p w14:paraId="52DF49FA" w14:textId="77777777" w:rsidR="00811D11" w:rsidRPr="00811D11" w:rsidRDefault="00811D11" w:rsidP="00811D11">
            <w:pPr>
              <w:pStyle w:val="TAL"/>
              <w:rPr>
                <w:rFonts w:ascii="Times New Roman" w:eastAsia="Yu Mincho" w:hAnsi="Times New Roman"/>
                <w:sz w:val="16"/>
                <w:szCs w:val="16"/>
                <w:lang w:eastAsia="ja-JP"/>
              </w:rPr>
            </w:pPr>
          </w:p>
        </w:tc>
        <w:tc>
          <w:tcPr>
            <w:tcW w:w="835" w:type="pct"/>
            <w:tcBorders>
              <w:top w:val="single" w:sz="4" w:space="0" w:color="auto"/>
              <w:left w:val="single" w:sz="4" w:space="0" w:color="auto"/>
              <w:bottom w:val="single" w:sz="4" w:space="0" w:color="auto"/>
              <w:right w:val="single" w:sz="4" w:space="0" w:color="auto"/>
            </w:tcBorders>
            <w:vAlign w:val="center"/>
          </w:tcPr>
          <w:p w14:paraId="5B25EBFD" w14:textId="77777777" w:rsidR="00811D11" w:rsidRPr="00811D11" w:rsidRDefault="00811D11" w:rsidP="00811D11">
            <w:pPr>
              <w:pStyle w:val="TAL"/>
              <w:rPr>
                <w:rFonts w:ascii="Times New Roman" w:hAnsi="Times New Roman"/>
                <w:color w:val="000000"/>
                <w:sz w:val="16"/>
                <w:szCs w:val="16"/>
              </w:rPr>
            </w:pPr>
          </w:p>
        </w:tc>
        <w:tc>
          <w:tcPr>
            <w:tcW w:w="834" w:type="pct"/>
            <w:tcBorders>
              <w:top w:val="single" w:sz="4" w:space="0" w:color="auto"/>
              <w:left w:val="single" w:sz="4" w:space="0" w:color="auto"/>
              <w:bottom w:val="single" w:sz="4" w:space="0" w:color="auto"/>
              <w:right w:val="single" w:sz="4" w:space="0" w:color="auto"/>
            </w:tcBorders>
          </w:tcPr>
          <w:p w14:paraId="58DB1F87"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695556FB" w14:textId="77777777" w:rsidR="00811D11" w:rsidRPr="00811D11" w:rsidRDefault="00811D11" w:rsidP="00811D11">
            <w:pPr>
              <w:pStyle w:val="TAL"/>
              <w:rPr>
                <w:rFonts w:ascii="Times New Roman" w:hAnsi="Times New Roman"/>
                <w:sz w:val="16"/>
                <w:szCs w:val="16"/>
                <w:lang w:eastAsia="ja-JP"/>
              </w:rPr>
            </w:pPr>
          </w:p>
        </w:tc>
        <w:tc>
          <w:tcPr>
            <w:tcW w:w="487" w:type="pct"/>
            <w:tcBorders>
              <w:top w:val="single" w:sz="4" w:space="0" w:color="auto"/>
              <w:left w:val="single" w:sz="4" w:space="0" w:color="auto"/>
              <w:bottom w:val="single" w:sz="4" w:space="0" w:color="auto"/>
              <w:right w:val="single" w:sz="4" w:space="0" w:color="auto"/>
            </w:tcBorders>
          </w:tcPr>
          <w:p w14:paraId="09F6CC54"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C0970A1" w14:textId="77777777" w:rsidR="00811D11" w:rsidRPr="00811D11" w:rsidRDefault="00811D11" w:rsidP="00811D11">
            <w:pPr>
              <w:pStyle w:val="NW"/>
              <w:rPr>
                <w:sz w:val="16"/>
                <w:szCs w:val="16"/>
                <w:lang w:eastAsia="ja-JP"/>
              </w:rPr>
            </w:pPr>
          </w:p>
        </w:tc>
      </w:tr>
      <w:tr w:rsidR="00811D11" w14:paraId="401608B7"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24F99799" w14:textId="28592661"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DC_3A-21A-28A-42C_n257M_UL_21A_n257M</w:t>
            </w:r>
          </w:p>
        </w:tc>
        <w:tc>
          <w:tcPr>
            <w:tcW w:w="349" w:type="pct"/>
            <w:tcBorders>
              <w:top w:val="single" w:sz="4" w:space="0" w:color="auto"/>
              <w:left w:val="single" w:sz="4" w:space="0" w:color="auto"/>
              <w:bottom w:val="single" w:sz="4" w:space="0" w:color="auto"/>
              <w:right w:val="single" w:sz="4" w:space="0" w:color="auto"/>
            </w:tcBorders>
            <w:vAlign w:val="center"/>
          </w:tcPr>
          <w:p w14:paraId="1639807B" w14:textId="7F221F2A"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702B57E" w14:textId="5B129CD8"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DF96F32"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652BDBDB" w14:textId="7417FDC8"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5E9E42CA"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8751E3D" w14:textId="576FD066" w:rsidR="00811D11" w:rsidRPr="00811D11" w:rsidRDefault="00811D11" w:rsidP="00811D11">
            <w:pPr>
              <w:pStyle w:val="NW"/>
              <w:rPr>
                <w:sz w:val="16"/>
                <w:szCs w:val="16"/>
                <w:lang w:eastAsia="ja-JP"/>
              </w:rPr>
            </w:pPr>
            <w:r w:rsidRPr="00811D11">
              <w:rPr>
                <w:sz w:val="16"/>
                <w:szCs w:val="16"/>
                <w:lang w:eastAsia="ja-JP"/>
              </w:rPr>
              <w:t>Ongoing</w:t>
            </w:r>
          </w:p>
        </w:tc>
      </w:tr>
      <w:tr w:rsidR="00811D11" w14:paraId="60142C84"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00FCA90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DC_3A-21A-28A-42A_n257A_UL_21A_n257A</w:t>
            </w:r>
          </w:p>
          <w:p w14:paraId="77ED730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DC_3A-21A-28A-42A_n257G_UL_21A_n257G</w:t>
            </w:r>
          </w:p>
          <w:p w14:paraId="6B625BD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DC_3A-21A-28A-42A_n257H_UL_21A_n257G</w:t>
            </w:r>
          </w:p>
          <w:p w14:paraId="376AF29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DC_3A-21A-28A-42A_n257H_UL_21A_n257H</w:t>
            </w:r>
          </w:p>
          <w:p w14:paraId="1CE98BC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DC_3A-21A-28A-42A_n257I_UL_21A_n257G</w:t>
            </w:r>
          </w:p>
          <w:p w14:paraId="46A54ED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DC_3A-21A-28A-42A_n257I_UL_21A_n257H</w:t>
            </w:r>
          </w:p>
          <w:p w14:paraId="4ECDF18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DC_3A-21A-28A-42A_n257I_UL_21A_n257I</w:t>
            </w:r>
          </w:p>
          <w:p w14:paraId="4DB8CCE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DC_3A-21A-28A-42A_n257J_UL_21A_n257G</w:t>
            </w:r>
          </w:p>
          <w:p w14:paraId="459A48A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DC_3A-21A-28A-42A_n257J_UL_21A_n257H</w:t>
            </w:r>
          </w:p>
          <w:p w14:paraId="4AE152F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DC_3A-21A-28A-42A_n257J_UL_21A_n257I</w:t>
            </w:r>
          </w:p>
          <w:p w14:paraId="41384E4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DC_3A-21A-28A-42A_n257J_UL_21A_n257J</w:t>
            </w:r>
          </w:p>
          <w:p w14:paraId="281EF7D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DC_3A-21A-28A-42A_n257K_UL_21A_n257G</w:t>
            </w:r>
          </w:p>
          <w:p w14:paraId="4717DAD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DC_3A-21A-28A-42A_n257K_UL_21A_n257H</w:t>
            </w:r>
          </w:p>
          <w:p w14:paraId="79331FC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DC_3A-21A-28A-42A_n257K_UL_21A_n257I</w:t>
            </w:r>
          </w:p>
          <w:p w14:paraId="39560B0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DC_3A-21A-28A-42A_n257K_UL_21A_n257J</w:t>
            </w:r>
          </w:p>
          <w:p w14:paraId="34F2C6C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DC_3A-21A-28A-42A_n257K_UL_21A_n257K</w:t>
            </w:r>
          </w:p>
          <w:p w14:paraId="60C02D4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DC_3A-21A-28A-42A_n257L_UL_21A_n257G</w:t>
            </w:r>
          </w:p>
          <w:p w14:paraId="479537E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DC_3A-21A-28A-42A_n257L_UL_21A_n257H</w:t>
            </w:r>
          </w:p>
          <w:p w14:paraId="428FA87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DC_3A-21A-28A-42A_n257L_UL_21A_n257I</w:t>
            </w:r>
          </w:p>
          <w:p w14:paraId="1C3D97A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DC_3A-21A-28A-42A_n257L_UL_21A_n257J</w:t>
            </w:r>
          </w:p>
          <w:p w14:paraId="01EF6F4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DC_3A-21A-28A-42A_n257L_UL_21A_n257K</w:t>
            </w:r>
          </w:p>
          <w:p w14:paraId="598DDF6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DC_3A-21A-28A-42A_n257L_UL_21A_n257L</w:t>
            </w:r>
          </w:p>
          <w:p w14:paraId="32C1152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DC_3A-21A-28A-42A_n257M_UL_21A_n257G</w:t>
            </w:r>
          </w:p>
          <w:p w14:paraId="3454ED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DC_3A-21A-28A-42A_n257M_UL_21A_n257H</w:t>
            </w:r>
          </w:p>
          <w:p w14:paraId="393893D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DC_3A-21A-28A-42A_n257M_UL_21A_n257I</w:t>
            </w:r>
          </w:p>
          <w:p w14:paraId="4A8D34F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DC_3A-21A-28A-42A_n257M_UL_21A_n257J</w:t>
            </w:r>
          </w:p>
          <w:p w14:paraId="2634C91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DC_3A-21A-28A-42A_n257M_UL_21A_n257K</w:t>
            </w:r>
          </w:p>
          <w:p w14:paraId="75D4288C" w14:textId="5213FC8E"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DC_3A-21A-28A-42A_n257M_UL_21A_n257L</w:t>
            </w:r>
          </w:p>
        </w:tc>
        <w:tc>
          <w:tcPr>
            <w:tcW w:w="349" w:type="pct"/>
            <w:tcBorders>
              <w:top w:val="single" w:sz="4" w:space="0" w:color="auto"/>
              <w:left w:val="single" w:sz="4" w:space="0" w:color="auto"/>
              <w:bottom w:val="single" w:sz="4" w:space="0" w:color="auto"/>
              <w:right w:val="single" w:sz="4" w:space="0" w:color="auto"/>
            </w:tcBorders>
            <w:vAlign w:val="center"/>
          </w:tcPr>
          <w:p w14:paraId="67246E3B" w14:textId="63CCB511"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BA5B282" w14:textId="3F4B3314"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EBE26B4"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7FDF9C6E" w14:textId="42F3614E"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40812E62"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6DD3A59" w14:textId="0DE8BB6A" w:rsidR="00811D11" w:rsidRPr="00811D11" w:rsidRDefault="00811D11" w:rsidP="00811D11">
            <w:pPr>
              <w:pStyle w:val="NW"/>
              <w:rPr>
                <w:sz w:val="16"/>
                <w:szCs w:val="16"/>
                <w:lang w:eastAsia="ja-JP"/>
              </w:rPr>
            </w:pPr>
            <w:r w:rsidRPr="00811D11">
              <w:rPr>
                <w:sz w:val="16"/>
                <w:szCs w:val="16"/>
                <w:lang w:eastAsia="ja-JP"/>
              </w:rPr>
              <w:t>Ongoing</w:t>
            </w:r>
          </w:p>
        </w:tc>
      </w:tr>
      <w:tr w:rsidR="00811D11" w14:paraId="2E71253E"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5CCAE8D5" w14:textId="45AE8388"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DC_3A-21A-28A_42A_n257M_UL_21A_n257M</w:t>
            </w:r>
          </w:p>
        </w:tc>
        <w:tc>
          <w:tcPr>
            <w:tcW w:w="349" w:type="pct"/>
            <w:tcBorders>
              <w:top w:val="single" w:sz="4" w:space="0" w:color="auto"/>
              <w:left w:val="single" w:sz="4" w:space="0" w:color="auto"/>
              <w:bottom w:val="single" w:sz="4" w:space="0" w:color="auto"/>
              <w:right w:val="single" w:sz="4" w:space="0" w:color="auto"/>
            </w:tcBorders>
            <w:vAlign w:val="center"/>
          </w:tcPr>
          <w:p w14:paraId="6F5329EA" w14:textId="52F8C13C"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7BDD7B" w14:textId="2C1A09EB"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ECB20A"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59771B39" w14:textId="7DFB3E28"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495C41A2"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34EBB37" w14:textId="2A8C70CE" w:rsidR="00811D11" w:rsidRPr="00811D11" w:rsidRDefault="00811D11" w:rsidP="00811D11">
            <w:pPr>
              <w:pStyle w:val="NW"/>
              <w:rPr>
                <w:sz w:val="16"/>
                <w:szCs w:val="16"/>
                <w:lang w:eastAsia="ja-JP"/>
              </w:rPr>
            </w:pPr>
            <w:r w:rsidRPr="00811D11">
              <w:rPr>
                <w:sz w:val="16"/>
                <w:szCs w:val="16"/>
                <w:lang w:eastAsia="ja-JP"/>
              </w:rPr>
              <w:t>Ongoing</w:t>
            </w:r>
          </w:p>
        </w:tc>
      </w:tr>
      <w:tr w:rsidR="00811D11" w14:paraId="439211DD"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55C4165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DC_3A-21A-28A-42C_n257A_UL_28A_n257A</w:t>
            </w:r>
          </w:p>
          <w:p w14:paraId="5E9AC7C6"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DC_3A-21A-28A-42C_n257G_UL_28A_n257G</w:t>
            </w:r>
          </w:p>
          <w:p w14:paraId="72EED68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DC_3A-21A-28A-42C_n257H_UL_28A_n257G</w:t>
            </w:r>
          </w:p>
          <w:p w14:paraId="4FA93D4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DC_3A-21A-28A-42C_n257H_UL_28A_n257H</w:t>
            </w:r>
          </w:p>
          <w:p w14:paraId="2AA0C23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DC_3A-21A-28A-42C_n257I_UL_28A_n257G</w:t>
            </w:r>
          </w:p>
          <w:p w14:paraId="744736E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DC_3A-21A-28A-42C_n257I_UL_28A_n257H</w:t>
            </w:r>
          </w:p>
          <w:p w14:paraId="6B1333D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DC_3A-21A-28A-42C_n257I_UL_28A_n257I</w:t>
            </w:r>
          </w:p>
          <w:p w14:paraId="5AB8577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DC_3A-21A-28A-42C_n257J_UL_28A_n257G</w:t>
            </w:r>
          </w:p>
          <w:p w14:paraId="6CFFFEB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DC_3A-21A-28A-42C_n257J_UL_28A_n257H</w:t>
            </w:r>
          </w:p>
          <w:p w14:paraId="33DAA85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DC_3A-21A-28A-42C_n257J_UL_28A_n257I</w:t>
            </w:r>
          </w:p>
          <w:p w14:paraId="6677E0F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DC_3A-21A-28A-42C_n257J_UL_28A_n257J</w:t>
            </w:r>
          </w:p>
          <w:p w14:paraId="1FFF91F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DC_3A-21A-28A-42C_n257K_UL_28A_n257G</w:t>
            </w:r>
          </w:p>
          <w:p w14:paraId="2A8FB02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DC_3A-21A-28A-42C_n257K_UL_28A_n257H</w:t>
            </w:r>
          </w:p>
          <w:p w14:paraId="6566D3C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DC_3A-21A-28A-42C_n257K_UL_28A_n257I</w:t>
            </w:r>
          </w:p>
          <w:p w14:paraId="34D7C89F"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DC_3A-21A-28A-42C_n257K_UL_28A_n257J</w:t>
            </w:r>
          </w:p>
          <w:p w14:paraId="5538463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DC_3A-21A-28A-42C_n257K_UL_28A_n257K</w:t>
            </w:r>
          </w:p>
          <w:p w14:paraId="6AEB812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DC_3A-21A-28A-42C_n257L_UL_28A_n257G</w:t>
            </w:r>
          </w:p>
          <w:p w14:paraId="67C5A93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DC_3A-21A-28A-42C_n257L_UL_28A_n257H</w:t>
            </w:r>
          </w:p>
          <w:p w14:paraId="24F8FE0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DC_3A-21A-28A-42C_n257L_UL_28A_n257I</w:t>
            </w:r>
          </w:p>
          <w:p w14:paraId="7F36B0C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DC_3A-21A-28A-42C_n257L_UL_28A_n257J</w:t>
            </w:r>
          </w:p>
          <w:p w14:paraId="7028B8C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DC_3A-21A-28A-42C_n257L_UL_28A_n257K</w:t>
            </w:r>
          </w:p>
          <w:p w14:paraId="6544A4B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DC_3A-21A-28A-42C_n257L_UL_28A_n257L</w:t>
            </w:r>
          </w:p>
          <w:p w14:paraId="156F1FC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DC_3A-21A-28A-42C_n257M_UL_28A_n257G</w:t>
            </w:r>
          </w:p>
          <w:p w14:paraId="6321CF7B"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DC_3A-21A-28A-42C_n257M_UL_28A_n257H</w:t>
            </w:r>
          </w:p>
          <w:p w14:paraId="23218D8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DC_3A-21A-28A-42C_n257M_UL_28A_n257I</w:t>
            </w:r>
          </w:p>
          <w:p w14:paraId="593E765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DC_3A-21A-28A-42C_n257M_UL_28A_n257J</w:t>
            </w:r>
          </w:p>
          <w:p w14:paraId="4C4DBCD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DC_3A-21A-28A-42C_n257M_UL_28A_n257K</w:t>
            </w:r>
          </w:p>
          <w:p w14:paraId="244DC55D" w14:textId="5D5285E1"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DC_3A-21A-28A-42C_n257M_UL_28A_n257L</w:t>
            </w:r>
          </w:p>
        </w:tc>
        <w:tc>
          <w:tcPr>
            <w:tcW w:w="349" w:type="pct"/>
            <w:tcBorders>
              <w:top w:val="single" w:sz="4" w:space="0" w:color="auto"/>
              <w:left w:val="single" w:sz="4" w:space="0" w:color="auto"/>
              <w:bottom w:val="single" w:sz="4" w:space="0" w:color="auto"/>
              <w:right w:val="single" w:sz="4" w:space="0" w:color="auto"/>
            </w:tcBorders>
            <w:vAlign w:val="center"/>
          </w:tcPr>
          <w:p w14:paraId="569933CF" w14:textId="41E6F9A8"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6580C9" w14:textId="5504719B"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70A9123"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5B6EB7B1" w14:textId="26871D6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4189E22F"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1B6F997" w14:textId="287FC6F2" w:rsidR="00811D11" w:rsidRPr="00811D11" w:rsidRDefault="00811D11" w:rsidP="00811D11">
            <w:pPr>
              <w:pStyle w:val="NW"/>
              <w:rPr>
                <w:sz w:val="16"/>
                <w:szCs w:val="16"/>
                <w:lang w:eastAsia="ja-JP"/>
              </w:rPr>
            </w:pPr>
            <w:r w:rsidRPr="00811D11">
              <w:rPr>
                <w:sz w:val="16"/>
                <w:szCs w:val="16"/>
                <w:lang w:eastAsia="ja-JP"/>
              </w:rPr>
              <w:t>Ongoing</w:t>
            </w:r>
          </w:p>
        </w:tc>
      </w:tr>
      <w:tr w:rsidR="00811D11" w14:paraId="47BB950F"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77FC2475" w14:textId="02522D41"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DC_3A-21A-28A-42C_n257M_UL_28A_n257M</w:t>
            </w:r>
          </w:p>
        </w:tc>
        <w:tc>
          <w:tcPr>
            <w:tcW w:w="349" w:type="pct"/>
            <w:tcBorders>
              <w:top w:val="single" w:sz="4" w:space="0" w:color="auto"/>
              <w:left w:val="single" w:sz="4" w:space="0" w:color="auto"/>
              <w:bottom w:val="single" w:sz="4" w:space="0" w:color="auto"/>
              <w:right w:val="single" w:sz="4" w:space="0" w:color="auto"/>
            </w:tcBorders>
            <w:vAlign w:val="center"/>
          </w:tcPr>
          <w:p w14:paraId="1F0F931E" w14:textId="259ED10F"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38BAE0E" w14:textId="58C6FA00"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0A125DB"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11360313" w14:textId="6471C2C4"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6020B270"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16A57EA" w14:textId="7B49C133" w:rsidR="00811D11" w:rsidRPr="00811D11" w:rsidRDefault="00811D11" w:rsidP="00811D11">
            <w:pPr>
              <w:pStyle w:val="NW"/>
              <w:rPr>
                <w:sz w:val="16"/>
                <w:szCs w:val="16"/>
                <w:lang w:eastAsia="ja-JP"/>
              </w:rPr>
            </w:pPr>
            <w:r w:rsidRPr="00811D11">
              <w:rPr>
                <w:sz w:val="16"/>
                <w:szCs w:val="16"/>
                <w:lang w:eastAsia="ja-JP"/>
              </w:rPr>
              <w:t>Ongoing</w:t>
            </w:r>
          </w:p>
        </w:tc>
      </w:tr>
      <w:tr w:rsidR="00811D11" w14:paraId="410588DD"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0C605231"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lastRenderedPageBreak/>
              <w:t>DC_3A-21A-28A-42A_n257A_UL_28A_n257A</w:t>
            </w:r>
          </w:p>
          <w:p w14:paraId="663DD559"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DC_3A-21A-28A-42A_n257G_UL_28A_n257G</w:t>
            </w:r>
          </w:p>
          <w:p w14:paraId="6D2EB65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DC_3A-21A-28A-42A_n257H_UL_28A_n257G</w:t>
            </w:r>
          </w:p>
          <w:p w14:paraId="3415D68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DC_3A-21A-28A-42A_n257H_UL_28A_n257H</w:t>
            </w:r>
          </w:p>
          <w:p w14:paraId="44D32E5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DC_3A-21A-28A-42A_n257I_UL_28A_n257G</w:t>
            </w:r>
          </w:p>
          <w:p w14:paraId="74A595C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DC_3A-21A-28A-42A_n257I_UL_28A_n257H</w:t>
            </w:r>
          </w:p>
          <w:p w14:paraId="0F6FA26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DC_3A-21A-28A-42A_n257I_UL_28A_n257I</w:t>
            </w:r>
          </w:p>
          <w:p w14:paraId="48B6ECD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DC_3A-21A-28A-42A_n257J_UL_28A_n257G</w:t>
            </w:r>
          </w:p>
          <w:p w14:paraId="2CA7D0C3"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DC_3A-21A-28A-42A_n257J_UL_28A_n257H</w:t>
            </w:r>
          </w:p>
          <w:p w14:paraId="3D00A39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DC_3A-21A-28A-42A_n257J_UL_28A_n257I</w:t>
            </w:r>
          </w:p>
          <w:p w14:paraId="5C903D54"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DC_3A-21A-28A-42A_n257J_UL_28A_n257J</w:t>
            </w:r>
          </w:p>
          <w:p w14:paraId="248DB42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DC_3A-21A-28A-42A_n257K_UL_28A_n257G</w:t>
            </w:r>
          </w:p>
          <w:p w14:paraId="6B461B6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DC_3A-21A-28A-42A_n257K_UL_28A_n257H</w:t>
            </w:r>
          </w:p>
          <w:p w14:paraId="7B97392D"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DC_3A-21A-28A-42A_n257K_UL_28A_n257I</w:t>
            </w:r>
          </w:p>
          <w:p w14:paraId="73797B0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DC_3A-21A-28A-42A_n257K_UL_28A_n257J</w:t>
            </w:r>
          </w:p>
          <w:p w14:paraId="16722D0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DC_3A-21A-28A-42A_n257K_UL_28A_n257K</w:t>
            </w:r>
          </w:p>
          <w:p w14:paraId="35369C9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DC_3A-21A-28A-42A_n257L_UL_28A_n257G</w:t>
            </w:r>
          </w:p>
          <w:p w14:paraId="0B224365"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DC_3A-21A-28A-42A_n257L_UL_28A_n257H</w:t>
            </w:r>
          </w:p>
          <w:p w14:paraId="3C803AC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DC_3A-21A-28A-42A_n257L_UL_28A_n257I</w:t>
            </w:r>
          </w:p>
          <w:p w14:paraId="1E5CC4C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DC_3A-21A-28A-42A_n257L_UL_28A_n257J</w:t>
            </w:r>
          </w:p>
          <w:p w14:paraId="67F50ABC"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DC_3A-21A-28A-42A_n257L_UL_28A_n257K</w:t>
            </w:r>
          </w:p>
          <w:p w14:paraId="3EA9BA58"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DC_3A-21A-28A-42A_n257L_UL_28A_n257L</w:t>
            </w:r>
          </w:p>
          <w:p w14:paraId="105E98F7"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DC_3A-21A-28A-42A_n257M_UL_28A_n257G</w:t>
            </w:r>
          </w:p>
          <w:p w14:paraId="181EEACA"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DC_3A-21A-28A-42A_n257M_UL_28A_n257H</w:t>
            </w:r>
          </w:p>
          <w:p w14:paraId="7521FD8E"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DC_3A-21A-28A-42A_n257M_UL_28A_n257I</w:t>
            </w:r>
          </w:p>
          <w:p w14:paraId="340916F0"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DC_3A-21A-28A-42A_n257M_UL_28A_n257J</w:t>
            </w:r>
          </w:p>
          <w:p w14:paraId="5BC1D3D2" w14:textId="77777777" w:rsidR="00811D11" w:rsidRPr="00811D11" w:rsidRDefault="00811D11" w:rsidP="00811D11">
            <w:pPr>
              <w:pStyle w:val="TAC"/>
              <w:spacing w:after="100" w:afterAutospacing="1"/>
              <w:rPr>
                <w:rFonts w:ascii="Times New Roman" w:eastAsia="Yu Gothic" w:hAnsi="Times New Roman"/>
                <w:sz w:val="16"/>
                <w:szCs w:val="16"/>
              </w:rPr>
            </w:pPr>
            <w:r w:rsidRPr="00811D11">
              <w:rPr>
                <w:rFonts w:ascii="Times New Roman" w:eastAsia="Yu Gothic" w:hAnsi="Times New Roman"/>
                <w:sz w:val="16"/>
                <w:szCs w:val="16"/>
              </w:rPr>
              <w:t>DC_3A-21A-28A-42A_n257M_UL_28A_n257K</w:t>
            </w:r>
          </w:p>
          <w:p w14:paraId="31F30E4A" w14:textId="35E808F0"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DC_3A-21A-28A-42A_n257M_UL_28A_n257L</w:t>
            </w:r>
          </w:p>
        </w:tc>
        <w:tc>
          <w:tcPr>
            <w:tcW w:w="349" w:type="pct"/>
            <w:tcBorders>
              <w:top w:val="single" w:sz="4" w:space="0" w:color="auto"/>
              <w:left w:val="single" w:sz="4" w:space="0" w:color="auto"/>
              <w:bottom w:val="single" w:sz="4" w:space="0" w:color="auto"/>
              <w:right w:val="single" w:sz="4" w:space="0" w:color="auto"/>
            </w:tcBorders>
            <w:vAlign w:val="center"/>
          </w:tcPr>
          <w:p w14:paraId="5477EBD2" w14:textId="21ABBD60"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79EC74F" w14:textId="548CCBB7"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150EA61"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583C6C6B" w14:textId="386FFC07"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21183544"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8C036DD" w14:textId="3B247C7F" w:rsidR="00811D11" w:rsidRPr="00811D11" w:rsidRDefault="00811D11" w:rsidP="00811D11">
            <w:pPr>
              <w:pStyle w:val="NW"/>
              <w:rPr>
                <w:sz w:val="16"/>
                <w:szCs w:val="16"/>
                <w:lang w:eastAsia="ja-JP"/>
              </w:rPr>
            </w:pPr>
            <w:r w:rsidRPr="00811D11">
              <w:rPr>
                <w:sz w:val="16"/>
                <w:szCs w:val="16"/>
                <w:lang w:eastAsia="ja-JP"/>
              </w:rPr>
              <w:t>Ongoing</w:t>
            </w:r>
          </w:p>
        </w:tc>
      </w:tr>
      <w:tr w:rsidR="00811D11" w14:paraId="473B4E9F" w14:textId="77777777" w:rsidTr="00811D11">
        <w:trPr>
          <w:cantSplit/>
        </w:trPr>
        <w:tc>
          <w:tcPr>
            <w:tcW w:w="1180" w:type="pct"/>
            <w:tcBorders>
              <w:top w:val="single" w:sz="4" w:space="0" w:color="auto"/>
              <w:left w:val="single" w:sz="4" w:space="0" w:color="auto"/>
              <w:bottom w:val="single" w:sz="4" w:space="0" w:color="auto"/>
              <w:right w:val="single" w:sz="4" w:space="0" w:color="auto"/>
            </w:tcBorders>
            <w:vAlign w:val="center"/>
          </w:tcPr>
          <w:p w14:paraId="4E6AD90C" w14:textId="49440566" w:rsidR="00811D11" w:rsidRPr="00811D11" w:rsidRDefault="00811D11" w:rsidP="00811D11">
            <w:pPr>
              <w:pStyle w:val="ListNumber2"/>
              <w:spacing w:after="100" w:afterAutospacing="1"/>
              <w:rPr>
                <w:rFonts w:eastAsia="Yu Gothic"/>
                <w:sz w:val="16"/>
                <w:szCs w:val="16"/>
              </w:rPr>
            </w:pPr>
            <w:r w:rsidRPr="00811D11">
              <w:rPr>
                <w:rFonts w:eastAsia="Yu Gothic"/>
                <w:sz w:val="16"/>
                <w:szCs w:val="16"/>
              </w:rPr>
              <w:t>DC_3A-21A-28A_42A_n257M_UL_28A_n257M</w:t>
            </w:r>
          </w:p>
        </w:tc>
        <w:tc>
          <w:tcPr>
            <w:tcW w:w="349" w:type="pct"/>
            <w:tcBorders>
              <w:top w:val="single" w:sz="4" w:space="0" w:color="auto"/>
              <w:left w:val="single" w:sz="4" w:space="0" w:color="auto"/>
              <w:bottom w:val="single" w:sz="4" w:space="0" w:color="auto"/>
              <w:right w:val="single" w:sz="4" w:space="0" w:color="auto"/>
            </w:tcBorders>
            <w:vAlign w:val="center"/>
          </w:tcPr>
          <w:p w14:paraId="74156EFB" w14:textId="518FF983" w:rsidR="00811D11" w:rsidRPr="00811D11" w:rsidRDefault="00811D11" w:rsidP="00811D11">
            <w:pPr>
              <w:pStyle w:val="TAL"/>
              <w:rPr>
                <w:rFonts w:ascii="Times New Roman" w:eastAsia="Yu Mincho" w:hAnsi="Times New Roman"/>
                <w:sz w:val="16"/>
                <w:szCs w:val="16"/>
                <w:lang w:eastAsia="ja-JP"/>
              </w:rPr>
            </w:pPr>
            <w:r w:rsidRPr="00811D11">
              <w:rPr>
                <w:rFonts w:ascii="Times New Roman" w:eastAsia="Yu Mincho" w:hAnsi="Times New Roman"/>
                <w:sz w:val="16"/>
                <w:szCs w:val="16"/>
                <w:lang w:eastAsia="ja-JP"/>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54F9A47" w14:textId="1B64002B" w:rsidR="00811D11" w:rsidRPr="00811D11" w:rsidRDefault="00811D11" w:rsidP="00811D11">
            <w:pPr>
              <w:pStyle w:val="TAL"/>
              <w:rPr>
                <w:rFonts w:ascii="Times New Roman" w:hAnsi="Times New Roman"/>
                <w:color w:val="000000"/>
                <w:sz w:val="16"/>
                <w:szCs w:val="16"/>
              </w:rPr>
            </w:pPr>
            <w:r w:rsidRPr="00811D11">
              <w:rPr>
                <w:rFonts w:ascii="Times New Roman" w:hAnsi="Times New Roman"/>
                <w:color w:val="000000"/>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9DE82D1" w14:textId="77777777" w:rsidR="00811D11" w:rsidRPr="00811D11" w:rsidRDefault="00811D11" w:rsidP="00811D11">
            <w:pPr>
              <w:spacing w:after="100" w:afterAutospacing="1"/>
              <w:rPr>
                <w:color w:val="000000"/>
                <w:sz w:val="16"/>
                <w:szCs w:val="16"/>
                <w:lang w:eastAsia="ja-JP"/>
              </w:rPr>
            </w:pPr>
          </w:p>
        </w:tc>
        <w:tc>
          <w:tcPr>
            <w:tcW w:w="417" w:type="pct"/>
            <w:tcBorders>
              <w:top w:val="single" w:sz="4" w:space="0" w:color="auto"/>
              <w:left w:val="single" w:sz="4" w:space="0" w:color="auto"/>
              <w:bottom w:val="single" w:sz="4" w:space="0" w:color="auto"/>
              <w:right w:val="single" w:sz="4" w:space="0" w:color="auto"/>
            </w:tcBorders>
          </w:tcPr>
          <w:p w14:paraId="384D4A7E" w14:textId="66672279" w:rsidR="00811D11" w:rsidRPr="00811D11" w:rsidRDefault="00811D11" w:rsidP="00811D11">
            <w:pPr>
              <w:pStyle w:val="TAL"/>
              <w:rPr>
                <w:rFonts w:ascii="Times New Roman" w:hAnsi="Times New Roman"/>
                <w:sz w:val="16"/>
                <w:szCs w:val="16"/>
                <w:lang w:eastAsia="ja-JP"/>
              </w:rPr>
            </w:pPr>
            <w:r w:rsidRPr="00811D11">
              <w:rPr>
                <w:rFonts w:ascii="Times New Roman" w:hAnsi="Times New Roman"/>
                <w:sz w:val="16"/>
                <w:szCs w:val="16"/>
                <w:lang w:eastAsia="ja-JP"/>
              </w:rPr>
              <w:t>no</w:t>
            </w:r>
          </w:p>
        </w:tc>
        <w:tc>
          <w:tcPr>
            <w:tcW w:w="487" w:type="pct"/>
            <w:tcBorders>
              <w:top w:val="single" w:sz="4" w:space="0" w:color="auto"/>
              <w:left w:val="single" w:sz="4" w:space="0" w:color="auto"/>
              <w:bottom w:val="single" w:sz="4" w:space="0" w:color="auto"/>
              <w:right w:val="single" w:sz="4" w:space="0" w:color="auto"/>
            </w:tcBorders>
          </w:tcPr>
          <w:p w14:paraId="082F90F4" w14:textId="77777777" w:rsidR="00811D11" w:rsidRPr="00811D11" w:rsidRDefault="00811D11" w:rsidP="00811D11">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3D89791" w14:textId="1DA26648" w:rsidR="00811D11" w:rsidRPr="00811D11" w:rsidRDefault="00811D11" w:rsidP="00811D11">
            <w:pPr>
              <w:pStyle w:val="NW"/>
              <w:rPr>
                <w:sz w:val="16"/>
                <w:szCs w:val="16"/>
                <w:lang w:eastAsia="ja-JP"/>
              </w:rPr>
            </w:pPr>
            <w:r w:rsidRPr="00811D11">
              <w:rPr>
                <w:sz w:val="16"/>
                <w:szCs w:val="16"/>
                <w:lang w:eastAsia="ja-JP"/>
              </w:rPr>
              <w:t>Ongoing</w:t>
            </w:r>
          </w:p>
        </w:tc>
      </w:tr>
    </w:tbl>
    <w:p w14:paraId="5678E4B5" w14:textId="77777777" w:rsidR="00E72C4C" w:rsidRPr="00AF7233" w:rsidRDefault="00E72C4C" w:rsidP="00E72C4C">
      <w:pPr>
        <w:rPr>
          <w:lang w:eastAsia="ja-JP"/>
        </w:rPr>
      </w:pP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D787A68" w14:textId="10BEBF8A" w:rsidR="005807F9" w:rsidRPr="005807F9" w:rsidRDefault="005807F9" w:rsidP="005807F9">
      <w:pPr>
        <w:rPr>
          <w:lang w:eastAsia="ja-JP"/>
        </w:rPr>
      </w:pPr>
      <w:r>
        <w:rPr>
          <w:lang w:eastAsia="ja-JP"/>
        </w:rPr>
        <w:t>Open EN-DC combinations are listed in WID revision</w:t>
      </w:r>
      <w:r w:rsidR="00424BDF">
        <w:rPr>
          <w:lang w:eastAsia="ja-JP"/>
        </w:rPr>
        <w:t xml:space="preserve"> </w:t>
      </w:r>
      <w:r w:rsidR="00315ACE" w:rsidRPr="00315ACE">
        <w:rPr>
          <w:lang w:eastAsia="ja-JP"/>
        </w:rPr>
        <w:t>RP-191728</w:t>
      </w:r>
      <w:r w:rsidR="00315ACE">
        <w:rPr>
          <w:lang w:eastAsia="ja-JP"/>
        </w:rPr>
        <w:t xml:space="preserve"> </w:t>
      </w:r>
      <w:r>
        <w:rPr>
          <w:lang w:eastAsia="ja-JP"/>
        </w:rPr>
        <w:t xml:space="preserve">and consist of same as in previous status report </w:t>
      </w:r>
      <w:r w:rsidR="008C0A66" w:rsidRPr="008C0A66">
        <w:rPr>
          <w:lang w:eastAsia="ja-JP"/>
        </w:rPr>
        <w:t>RP-191204</w:t>
      </w:r>
      <w:r w:rsidR="008C0A66">
        <w:rPr>
          <w:lang w:eastAsia="ja-JP"/>
        </w:rPr>
        <w:t xml:space="preserve"> </w:t>
      </w:r>
      <w:r>
        <w:rPr>
          <w:lang w:eastAsia="ja-JP"/>
        </w:rPr>
        <w:t>+ the new configurations requested in previous RAN4 meeting</w:t>
      </w:r>
      <w:r w:rsidR="00CE1ECE">
        <w:rPr>
          <w:lang w:eastAsia="ja-JP"/>
        </w:rPr>
        <w:t>s</w:t>
      </w:r>
      <w:r>
        <w:rPr>
          <w:lang w:eastAsia="ja-JP"/>
        </w:rPr>
        <w:t>.</w:t>
      </w:r>
    </w:p>
    <w:p w14:paraId="31FCA5F9" w14:textId="77777777" w:rsidR="005A6C96" w:rsidRDefault="00815869" w:rsidP="005A6C96">
      <w:pPr>
        <w:pStyle w:val="Heading2"/>
      </w:pPr>
      <w:r>
        <w:t>4</w:t>
      </w:r>
      <w:r w:rsidR="005A6C96">
        <w:t>.</w:t>
      </w:r>
      <w:r w:rsidR="005A6C96">
        <w:tab/>
        <w:t>References</w:t>
      </w:r>
    </w:p>
    <w:p w14:paraId="390F7412" w14:textId="01C5BA21" w:rsidR="00B03ED8" w:rsidRPr="007E50E9" w:rsidRDefault="00B03ED8" w:rsidP="00B03ED8">
      <w:pPr>
        <w:pStyle w:val="NO"/>
        <w:spacing w:after="0"/>
        <w:rPr>
          <w:rFonts w:ascii="Arial" w:hAnsi="Arial" w:cs="Arial"/>
          <w:iCs/>
        </w:rPr>
      </w:pPr>
      <w:r w:rsidRPr="007E50E9">
        <w:rPr>
          <w:rFonts w:ascii="Arial" w:hAnsi="Arial" w:cs="Arial"/>
          <w:iCs/>
        </w:rPr>
        <w:t>RAN4#9</w:t>
      </w:r>
      <w:r>
        <w:rPr>
          <w:rFonts w:ascii="Arial" w:hAnsi="Arial" w:cs="Arial"/>
          <w:iCs/>
        </w:rPr>
        <w:t>2</w:t>
      </w:r>
    </w:p>
    <w:p w14:paraId="20E4A272" w14:textId="0281C61F" w:rsidR="00B03ED8" w:rsidRDefault="008C0A66" w:rsidP="00B03ED8">
      <w:pPr>
        <w:pStyle w:val="NO"/>
        <w:spacing w:after="0"/>
        <w:ind w:left="2262" w:hanging="1695"/>
        <w:rPr>
          <w:kern w:val="2"/>
          <w:szCs w:val="22"/>
          <w:lang w:val="en-US" w:eastAsia="ja-JP"/>
        </w:rPr>
      </w:pPr>
      <w:r w:rsidRPr="008C0A66">
        <w:rPr>
          <w:kern w:val="2"/>
          <w:szCs w:val="22"/>
          <w:lang w:val="en-US" w:eastAsia="ja-JP"/>
        </w:rPr>
        <w:t>R4-</w:t>
      </w:r>
      <w:proofErr w:type="gramStart"/>
      <w:r w:rsidRPr="008C0A66">
        <w:rPr>
          <w:kern w:val="2"/>
          <w:szCs w:val="22"/>
          <w:lang w:val="en-US" w:eastAsia="ja-JP"/>
        </w:rPr>
        <w:t xml:space="preserve">1910324  </w:t>
      </w:r>
      <w:r w:rsidR="00B03ED8">
        <w:rPr>
          <w:kern w:val="2"/>
          <w:szCs w:val="22"/>
          <w:lang w:val="en-US" w:eastAsia="ja-JP"/>
        </w:rPr>
        <w:tab/>
      </w:r>
      <w:proofErr w:type="gramEnd"/>
      <w:r w:rsidR="00B03ED8">
        <w:rPr>
          <w:kern w:val="2"/>
          <w:szCs w:val="22"/>
          <w:lang w:val="en-US" w:eastAsia="ja-JP"/>
        </w:rPr>
        <w:tab/>
      </w:r>
      <w:r w:rsidRPr="008C0A66">
        <w:rPr>
          <w:kern w:val="2"/>
          <w:szCs w:val="22"/>
          <w:lang w:val="en-US" w:eastAsia="ja-JP"/>
        </w:rPr>
        <w:t>CR to introduce new combinations of LTE 4band and NR 1band for TS 38.101-3</w:t>
      </w:r>
    </w:p>
    <w:p w14:paraId="7E38A2F6" w14:textId="5F846922" w:rsidR="00B03ED8" w:rsidRDefault="008C0A66" w:rsidP="00B03ED8">
      <w:pPr>
        <w:pStyle w:val="NO"/>
        <w:spacing w:after="0"/>
        <w:ind w:left="284" w:firstLine="283"/>
        <w:rPr>
          <w:kern w:val="2"/>
          <w:szCs w:val="22"/>
          <w:lang w:val="en-US" w:eastAsia="ja-JP"/>
        </w:rPr>
      </w:pPr>
      <w:r w:rsidRPr="008C0A66">
        <w:rPr>
          <w:kern w:val="2"/>
          <w:szCs w:val="22"/>
          <w:lang w:val="en-US" w:eastAsia="ja-JP"/>
        </w:rPr>
        <w:t>R4-1909262</w:t>
      </w:r>
      <w:r w:rsidR="00B03ED8">
        <w:rPr>
          <w:kern w:val="2"/>
          <w:szCs w:val="22"/>
          <w:lang w:val="en-US" w:eastAsia="ja-JP"/>
        </w:rPr>
        <w:tab/>
      </w:r>
      <w:r w:rsidR="00B03ED8">
        <w:rPr>
          <w:kern w:val="2"/>
          <w:szCs w:val="22"/>
          <w:lang w:val="en-US" w:eastAsia="ja-JP"/>
        </w:rPr>
        <w:tab/>
      </w:r>
      <w:r w:rsidRPr="008C0A66">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8C0A66">
        <w:rPr>
          <w:kern w:val="2"/>
          <w:szCs w:val="22"/>
          <w:lang w:val="en-US" w:eastAsia="ja-JP"/>
        </w:rPr>
        <w:t>band (1DL1UL)</w:t>
      </w:r>
      <w:r w:rsidR="00B03ED8" w:rsidRPr="00977EFD">
        <w:rPr>
          <w:kern w:val="2"/>
          <w:szCs w:val="22"/>
          <w:lang w:val="en-US" w:eastAsia="ja-JP"/>
        </w:rPr>
        <w:t>, Nokia</w:t>
      </w:r>
    </w:p>
    <w:p w14:paraId="5DD0B65F" w14:textId="3D6ECCC5" w:rsidR="00B03ED8" w:rsidRPr="00315ACE" w:rsidRDefault="008C0A66" w:rsidP="00B03ED8">
      <w:pPr>
        <w:pStyle w:val="NO"/>
        <w:spacing w:after="0"/>
        <w:ind w:left="284" w:firstLine="283"/>
        <w:rPr>
          <w:kern w:val="2"/>
          <w:szCs w:val="22"/>
          <w:lang w:val="en-US" w:eastAsia="ja-JP"/>
        </w:rPr>
      </w:pPr>
      <w:r w:rsidRPr="00315ACE">
        <w:rPr>
          <w:kern w:val="2"/>
          <w:szCs w:val="22"/>
          <w:lang w:val="en-US" w:eastAsia="ja-JP"/>
        </w:rPr>
        <w:t>R4-1909261</w:t>
      </w:r>
      <w:r w:rsidR="00B03ED8" w:rsidRPr="00315ACE">
        <w:rPr>
          <w:kern w:val="2"/>
          <w:szCs w:val="22"/>
          <w:lang w:val="en-US" w:eastAsia="ja-JP"/>
        </w:rPr>
        <w:tab/>
      </w:r>
      <w:r w:rsidR="00B03ED8" w:rsidRPr="00315ACE">
        <w:rPr>
          <w:kern w:val="2"/>
          <w:szCs w:val="22"/>
          <w:lang w:val="en-US" w:eastAsia="ja-JP"/>
        </w:rPr>
        <w:tab/>
      </w:r>
      <w:r w:rsidRPr="00315ACE">
        <w:rPr>
          <w:kern w:val="2"/>
          <w:szCs w:val="22"/>
          <w:lang w:val="en-US" w:eastAsia="ja-JP"/>
        </w:rPr>
        <w:t>TR 37.716-41-11 v0.4.0</w:t>
      </w:r>
      <w:r w:rsidR="00B03ED8" w:rsidRPr="00315ACE">
        <w:rPr>
          <w:kern w:val="2"/>
          <w:szCs w:val="22"/>
          <w:lang w:val="en-US" w:eastAsia="ja-JP"/>
        </w:rPr>
        <w:t>, Nokia</w:t>
      </w:r>
    </w:p>
    <w:p w14:paraId="12E01196" w14:textId="77777777" w:rsidR="00B03ED8" w:rsidRDefault="00B03ED8" w:rsidP="00977EFD">
      <w:pPr>
        <w:pStyle w:val="NO"/>
        <w:spacing w:after="0"/>
        <w:rPr>
          <w:rFonts w:ascii="Arial" w:hAnsi="Arial" w:cs="Arial"/>
          <w:iCs/>
        </w:rPr>
      </w:pPr>
    </w:p>
    <w:p w14:paraId="629B608F" w14:textId="18FF3D51" w:rsidR="00977EFD" w:rsidRPr="007E50E9" w:rsidRDefault="00977EFD" w:rsidP="00977EFD">
      <w:pPr>
        <w:pStyle w:val="NO"/>
        <w:spacing w:after="0"/>
        <w:rPr>
          <w:rFonts w:ascii="Arial" w:hAnsi="Arial" w:cs="Arial"/>
          <w:iCs/>
        </w:rPr>
      </w:pPr>
      <w:r w:rsidRPr="007E50E9">
        <w:rPr>
          <w:rFonts w:ascii="Arial" w:hAnsi="Arial" w:cs="Arial"/>
          <w:iCs/>
        </w:rPr>
        <w:t>RAN4#9</w:t>
      </w:r>
      <w:r w:rsidR="00B41366">
        <w:rPr>
          <w:rFonts w:ascii="Arial" w:hAnsi="Arial" w:cs="Arial"/>
          <w:iCs/>
        </w:rPr>
        <w:t>1</w:t>
      </w:r>
    </w:p>
    <w:p w14:paraId="5C912B4D" w14:textId="71DC0853" w:rsidR="005D01C8" w:rsidRDefault="00977EFD" w:rsidP="005D01C8">
      <w:pPr>
        <w:pStyle w:val="NO"/>
        <w:spacing w:after="0"/>
        <w:ind w:left="2262" w:hanging="1695"/>
        <w:rPr>
          <w:kern w:val="2"/>
          <w:szCs w:val="22"/>
          <w:lang w:val="en-US" w:eastAsia="ja-JP"/>
        </w:rPr>
      </w:pPr>
      <w:r w:rsidRPr="00977EFD">
        <w:rPr>
          <w:kern w:val="2"/>
          <w:szCs w:val="22"/>
          <w:lang w:val="en-US" w:eastAsia="ja-JP"/>
        </w:rPr>
        <w:t>R4-190</w:t>
      </w:r>
      <w:r w:rsidR="005D01C8">
        <w:rPr>
          <w:kern w:val="2"/>
          <w:szCs w:val="22"/>
          <w:lang w:val="en-US" w:eastAsia="ja-JP"/>
        </w:rPr>
        <w:t>5495</w:t>
      </w:r>
      <w:r w:rsidRPr="00977EFD">
        <w:rPr>
          <w:kern w:val="2"/>
          <w:szCs w:val="22"/>
          <w:lang w:val="en-US" w:eastAsia="ja-JP"/>
        </w:rPr>
        <w:t xml:space="preserve"> </w:t>
      </w:r>
      <w:r>
        <w:rPr>
          <w:kern w:val="2"/>
          <w:szCs w:val="22"/>
          <w:lang w:val="en-US" w:eastAsia="ja-JP"/>
        </w:rPr>
        <w:tab/>
      </w:r>
      <w:r>
        <w:rPr>
          <w:kern w:val="2"/>
          <w:szCs w:val="22"/>
          <w:lang w:val="en-US" w:eastAsia="ja-JP"/>
        </w:rPr>
        <w:tab/>
      </w:r>
      <w:r w:rsidR="005D01C8" w:rsidRPr="005D01C8">
        <w:rPr>
          <w:kern w:val="2"/>
          <w:szCs w:val="22"/>
          <w:lang w:val="en-US" w:eastAsia="ja-JP"/>
        </w:rPr>
        <w:t>CR to REL-16 TS 38.101-3: Implementation of endorsed draft CRs on NR combinations and dual Connectivity combinations</w:t>
      </w:r>
    </w:p>
    <w:p w14:paraId="3E8BCD46" w14:textId="20CC66D1" w:rsid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64</w:t>
      </w:r>
      <w:r w:rsidRPr="00977EFD">
        <w:rPr>
          <w:kern w:val="2"/>
          <w:szCs w:val="22"/>
          <w:lang w:val="en-US" w:eastAsia="ja-JP"/>
        </w:rPr>
        <w:t>2</w:t>
      </w:r>
      <w:r>
        <w:rPr>
          <w:kern w:val="2"/>
          <w:szCs w:val="22"/>
          <w:lang w:val="en-US" w:eastAsia="ja-JP"/>
        </w:rPr>
        <w:t>4</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C4CCD4A" w14:textId="2E13AA94" w:rsidR="00977EFD" w:rsidRPr="00977EFD" w:rsidRDefault="00977EFD" w:rsidP="00977EFD">
      <w:pPr>
        <w:pStyle w:val="NO"/>
        <w:spacing w:after="0"/>
        <w:ind w:left="284" w:firstLine="283"/>
        <w:rPr>
          <w:kern w:val="2"/>
          <w:szCs w:val="22"/>
          <w:lang w:val="da-DK" w:eastAsia="ja-JP"/>
        </w:rPr>
      </w:pPr>
      <w:r w:rsidRPr="00977EFD">
        <w:rPr>
          <w:kern w:val="2"/>
          <w:szCs w:val="22"/>
          <w:lang w:val="da-DK" w:eastAsia="ja-JP"/>
        </w:rPr>
        <w:t xml:space="preserve">R4-1907462 </w:t>
      </w:r>
      <w:r w:rsidRPr="00977EFD">
        <w:rPr>
          <w:kern w:val="2"/>
          <w:szCs w:val="22"/>
          <w:lang w:val="da-DK" w:eastAsia="ja-JP"/>
        </w:rPr>
        <w:tab/>
      </w:r>
      <w:r w:rsidRPr="00977EFD">
        <w:rPr>
          <w:kern w:val="2"/>
          <w:szCs w:val="22"/>
          <w:lang w:val="da-DK" w:eastAsia="ja-JP"/>
        </w:rPr>
        <w:tab/>
        <w:t>TR 37.716-41-11 V0.3.0, N</w:t>
      </w:r>
      <w:r>
        <w:rPr>
          <w:kern w:val="2"/>
          <w:szCs w:val="22"/>
          <w:lang w:val="da-DK" w:eastAsia="ja-JP"/>
        </w:rPr>
        <w:t>okia</w:t>
      </w:r>
    </w:p>
    <w:p w14:paraId="0002D102" w14:textId="77777777" w:rsidR="00977EFD" w:rsidRPr="00977EFD" w:rsidRDefault="00977EFD" w:rsidP="00977EFD">
      <w:pPr>
        <w:pStyle w:val="NO"/>
        <w:spacing w:after="0"/>
        <w:rPr>
          <w:rFonts w:ascii="Arial" w:hAnsi="Arial" w:cs="Arial"/>
          <w:iCs/>
          <w:lang w:val="da-DK"/>
        </w:rPr>
      </w:pPr>
    </w:p>
    <w:p w14:paraId="0E7FEA32" w14:textId="546A7780" w:rsidR="00977EFD" w:rsidRPr="00977EFD" w:rsidRDefault="00977EFD" w:rsidP="00977EFD">
      <w:pPr>
        <w:pStyle w:val="NO"/>
        <w:spacing w:after="0"/>
        <w:rPr>
          <w:rFonts w:ascii="Arial" w:hAnsi="Arial" w:cs="Arial"/>
          <w:iCs/>
          <w:lang w:val="da-DK"/>
        </w:rPr>
      </w:pPr>
      <w:r w:rsidRPr="00977EFD">
        <w:rPr>
          <w:rFonts w:ascii="Arial" w:hAnsi="Arial" w:cs="Arial"/>
          <w:iCs/>
          <w:lang w:val="da-DK"/>
        </w:rPr>
        <w:t>RAN4#90bis</w:t>
      </w:r>
    </w:p>
    <w:p w14:paraId="60946BDC" w14:textId="0A0A1FC7" w:rsidR="00977EFD" w:rsidRPr="005D01C8" w:rsidRDefault="00977EFD" w:rsidP="00977EFD">
      <w:pPr>
        <w:pStyle w:val="NO"/>
        <w:spacing w:after="0"/>
        <w:ind w:left="284" w:firstLine="283"/>
        <w:rPr>
          <w:kern w:val="2"/>
          <w:szCs w:val="22"/>
          <w:lang w:val="da-DK" w:eastAsia="ja-JP"/>
        </w:rPr>
      </w:pPr>
      <w:r w:rsidRPr="005D01C8">
        <w:rPr>
          <w:kern w:val="2"/>
          <w:szCs w:val="22"/>
          <w:lang w:val="da-DK" w:eastAsia="ja-JP"/>
        </w:rPr>
        <w:t xml:space="preserve">R4-1903521 </w:t>
      </w:r>
      <w:r w:rsidRPr="005D01C8">
        <w:rPr>
          <w:kern w:val="2"/>
          <w:szCs w:val="22"/>
          <w:lang w:val="da-DK" w:eastAsia="ja-JP"/>
        </w:rPr>
        <w:tab/>
      </w:r>
      <w:r w:rsidRPr="005D01C8">
        <w:rPr>
          <w:kern w:val="2"/>
          <w:szCs w:val="22"/>
          <w:lang w:val="da-DK" w:eastAsia="ja-JP"/>
        </w:rPr>
        <w:tab/>
      </w:r>
      <w:proofErr w:type="spellStart"/>
      <w:r w:rsidR="005D01C8" w:rsidRPr="005D01C8">
        <w:rPr>
          <w:kern w:val="2"/>
          <w:szCs w:val="22"/>
          <w:lang w:val="da-DK" w:eastAsia="ja-JP"/>
        </w:rPr>
        <w:t>draft</w:t>
      </w:r>
      <w:r w:rsidRPr="005D01C8">
        <w:rPr>
          <w:kern w:val="2"/>
          <w:szCs w:val="22"/>
          <w:lang w:val="da-DK" w:eastAsia="ja-JP"/>
        </w:rPr>
        <w:t>CR</w:t>
      </w:r>
      <w:proofErr w:type="spellEnd"/>
      <w:r w:rsidRPr="005D01C8">
        <w:rPr>
          <w:kern w:val="2"/>
          <w:szCs w:val="22"/>
          <w:lang w:val="da-DK" w:eastAsia="ja-JP"/>
        </w:rPr>
        <w:t xml:space="preserve"> for EN-DC 4 LTE + 1 NR band, Nokia</w:t>
      </w:r>
    </w:p>
    <w:p w14:paraId="38FAB209" w14:textId="474F8DC9"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 xml:space="preserve">R4-1903522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48CD851" w14:textId="29A33888"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sidR="005D01C8">
        <w:rPr>
          <w:kern w:val="2"/>
          <w:szCs w:val="22"/>
          <w:lang w:val="en-US" w:eastAsia="ja-JP"/>
        </w:rPr>
        <w:t>4908</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TP for TR 37.716-41-11 to include DC_1-3-7-28_n5, Ericsson Telstra</w:t>
      </w:r>
    </w:p>
    <w:p w14:paraId="52797DF8" w14:textId="47E062CF" w:rsidR="00977EFD" w:rsidRPr="00977EFD" w:rsidRDefault="00977EFD" w:rsidP="00977EFD">
      <w:pPr>
        <w:pStyle w:val="NO"/>
        <w:spacing w:after="0"/>
        <w:ind w:left="284" w:firstLine="283"/>
        <w:rPr>
          <w:rFonts w:ascii="Arial" w:hAnsi="Arial" w:cs="Arial"/>
          <w:iCs/>
          <w:lang w:val="en-US"/>
        </w:rPr>
      </w:pPr>
      <w:r w:rsidRPr="00977EFD">
        <w:rPr>
          <w:kern w:val="2"/>
          <w:szCs w:val="22"/>
          <w:lang w:val="en-US" w:eastAsia="ja-JP"/>
        </w:rPr>
        <w:t xml:space="preserve">R4-1904454 </w:t>
      </w:r>
      <w:r>
        <w:rPr>
          <w:kern w:val="2"/>
          <w:szCs w:val="22"/>
          <w:lang w:val="en-US" w:eastAsia="ja-JP"/>
        </w:rPr>
        <w:tab/>
      </w:r>
      <w:r>
        <w:rPr>
          <w:kern w:val="2"/>
          <w:szCs w:val="22"/>
          <w:lang w:val="en-US" w:eastAsia="ja-JP"/>
        </w:rPr>
        <w:tab/>
      </w:r>
      <w:r w:rsidRPr="00977EFD">
        <w:rPr>
          <w:kern w:val="2"/>
          <w:szCs w:val="22"/>
          <w:lang w:val="en-US" w:eastAsia="ja-JP"/>
        </w:rPr>
        <w:t>TP for TR 37.716-41-11 to include DC_1A-3C-7C-28A_n78A, Ericsson Telstra</w:t>
      </w:r>
    </w:p>
    <w:p w14:paraId="300D03EC" w14:textId="77777777" w:rsidR="00977EFD" w:rsidRDefault="00977EFD" w:rsidP="00977EFD">
      <w:pPr>
        <w:pStyle w:val="NO"/>
        <w:spacing w:after="0"/>
        <w:rPr>
          <w:rFonts w:ascii="Arial" w:hAnsi="Arial" w:cs="Arial"/>
          <w:iCs/>
        </w:rPr>
      </w:pPr>
    </w:p>
    <w:p w14:paraId="1876BD03" w14:textId="2D6263DE" w:rsidR="000D65C5" w:rsidRPr="007E50E9" w:rsidRDefault="000D65C5" w:rsidP="000D65C5">
      <w:pPr>
        <w:pStyle w:val="NO"/>
        <w:spacing w:after="0"/>
        <w:rPr>
          <w:rFonts w:ascii="Arial" w:hAnsi="Arial" w:cs="Arial"/>
          <w:iCs/>
        </w:rPr>
      </w:pPr>
      <w:r w:rsidRPr="007E50E9">
        <w:rPr>
          <w:rFonts w:ascii="Arial" w:hAnsi="Arial" w:cs="Arial"/>
          <w:iCs/>
        </w:rPr>
        <w:t>RAN4#9</w:t>
      </w:r>
      <w:r>
        <w:rPr>
          <w:rFonts w:ascii="Arial" w:hAnsi="Arial" w:cs="Arial"/>
          <w:iCs/>
        </w:rPr>
        <w:t>0</w:t>
      </w:r>
    </w:p>
    <w:p w14:paraId="434E0AFD" w14:textId="2C87173E" w:rsidR="000D65C5" w:rsidRDefault="000D65C5" w:rsidP="000D65C5">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0062</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24085890" w14:textId="33C7412F" w:rsidR="000D65C5" w:rsidRPr="00654C0F" w:rsidRDefault="000D65C5" w:rsidP="000D65C5">
      <w:pPr>
        <w:pStyle w:val="NO"/>
        <w:spacing w:after="0"/>
        <w:ind w:left="284" w:firstLine="283"/>
        <w:rPr>
          <w:kern w:val="2"/>
          <w:szCs w:val="22"/>
          <w:lang w:val="en-US" w:eastAsia="ja-JP"/>
        </w:rPr>
      </w:pPr>
      <w:r w:rsidRPr="00654C0F">
        <w:rPr>
          <w:kern w:val="2"/>
          <w:szCs w:val="22"/>
          <w:lang w:val="en-US" w:eastAsia="ja-JP"/>
        </w:rPr>
        <w:t xml:space="preserve">R4-1900061 </w:t>
      </w:r>
      <w:r w:rsidRPr="00654C0F">
        <w:rPr>
          <w:kern w:val="2"/>
          <w:szCs w:val="22"/>
          <w:lang w:val="en-US" w:eastAsia="ja-JP"/>
        </w:rPr>
        <w:tab/>
      </w:r>
      <w:r w:rsidRPr="00654C0F">
        <w:rPr>
          <w:kern w:val="2"/>
          <w:szCs w:val="22"/>
          <w:lang w:val="en-US" w:eastAsia="ja-JP"/>
        </w:rPr>
        <w:tab/>
        <w:t>TR 37.716-41-11 V0.2.0, Nokia</w:t>
      </w: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E1E2E2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D1F5A01" w14:textId="34EB5FEC" w:rsidR="00B461B2" w:rsidRDefault="00B461B2" w:rsidP="00B461B2">
      <w:pPr>
        <w:pStyle w:val="FP"/>
        <w:rPr>
          <w:sz w:val="12"/>
          <w:szCs w:val="12"/>
        </w:rPr>
      </w:pPr>
      <w:r>
        <w:rPr>
          <w:sz w:val="12"/>
          <w:szCs w:val="12"/>
        </w:rPr>
        <w:t>v04.84</w:t>
      </w:r>
      <w:r>
        <w:rPr>
          <w:sz w:val="12"/>
          <w:szCs w:val="12"/>
        </w:rPr>
        <w:tab/>
        <w:t>28.05.2019</w:t>
      </w:r>
      <w:r>
        <w:rPr>
          <w:sz w:val="12"/>
          <w:szCs w:val="12"/>
        </w:rPr>
        <w:tab/>
      </w:r>
      <w:r>
        <w:rPr>
          <w:sz w:val="12"/>
          <w:szCs w:val="12"/>
        </w:rPr>
        <w:tab/>
        <w:t xml:space="preserve">updates for RAN #84 </w:t>
      </w:r>
    </w:p>
    <w:p w14:paraId="16DD902C" w14:textId="36CF6340" w:rsidR="001A659D" w:rsidRDefault="001A659D" w:rsidP="00B461B2">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CF0A127"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66345B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762A3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3E445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CFA41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D666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C02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196F8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7B50C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A828F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3996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61D49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12510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60441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620CE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9687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1D2174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D2D08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995F86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9672D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648AC0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CFBD14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39735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6EF9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E92D" w14:textId="77777777" w:rsidR="008C6DC4" w:rsidRDefault="008C6DC4">
      <w:r>
        <w:separator/>
      </w:r>
    </w:p>
  </w:endnote>
  <w:endnote w:type="continuationSeparator" w:id="0">
    <w:p w14:paraId="70A8F843" w14:textId="77777777" w:rsidR="008C6DC4" w:rsidRDefault="008C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8C6DC4" w:rsidRDefault="008C6DC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2DEC1" w14:textId="77777777" w:rsidR="008C6DC4" w:rsidRDefault="008C6DC4">
      <w:r>
        <w:separator/>
      </w:r>
    </w:p>
  </w:footnote>
  <w:footnote w:type="continuationSeparator" w:id="0">
    <w:p w14:paraId="2E1EC41B" w14:textId="77777777" w:rsidR="008C6DC4" w:rsidRDefault="008C6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33"/>
  </w:num>
  <w:num w:numId="4">
    <w:abstractNumId w:val="29"/>
  </w:num>
  <w:num w:numId="5">
    <w:abstractNumId w:val="13"/>
  </w:num>
  <w:num w:numId="6">
    <w:abstractNumId w:val="34"/>
  </w:num>
  <w:num w:numId="7">
    <w:abstractNumId w:val="5"/>
  </w:num>
  <w:num w:numId="8">
    <w:abstractNumId w:val="12"/>
  </w:num>
  <w:num w:numId="9">
    <w:abstractNumId w:val="24"/>
  </w:num>
  <w:num w:numId="10">
    <w:abstractNumId w:val="36"/>
  </w:num>
  <w:num w:numId="11">
    <w:abstractNumId w:val="25"/>
  </w:num>
  <w:num w:numId="12">
    <w:abstractNumId w:val="22"/>
  </w:num>
  <w:num w:numId="13">
    <w:abstractNumId w:val="32"/>
  </w:num>
  <w:num w:numId="14">
    <w:abstractNumId w:val="8"/>
  </w:num>
  <w:num w:numId="15">
    <w:abstractNumId w:val="18"/>
  </w:num>
  <w:num w:numId="16">
    <w:abstractNumId w:val="7"/>
  </w:num>
  <w:num w:numId="17">
    <w:abstractNumId w:val="17"/>
  </w:num>
  <w:num w:numId="18">
    <w:abstractNumId w:val="10"/>
  </w:num>
  <w:num w:numId="19">
    <w:abstractNumId w:val="9"/>
  </w:num>
  <w:num w:numId="20">
    <w:abstractNumId w:val="4"/>
  </w:num>
  <w:num w:numId="21">
    <w:abstractNumId w:val="11"/>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6"/>
  </w:num>
  <w:num w:numId="25">
    <w:abstractNumId w:val="23"/>
  </w:num>
  <w:num w:numId="26">
    <w:abstractNumId w:val="14"/>
  </w:num>
  <w:num w:numId="27">
    <w:abstractNumId w:val="35"/>
  </w:num>
  <w:num w:numId="28">
    <w:abstractNumId w:val="6"/>
  </w:num>
  <w:num w:numId="29">
    <w:abstractNumId w:val="28"/>
  </w:num>
  <w:num w:numId="30">
    <w:abstractNumId w:val="30"/>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9"/>
  </w:num>
  <w:num w:numId="36">
    <w:abstractNumId w:val="21"/>
  </w:num>
  <w:num w:numId="37">
    <w:abstractNumId w:val="27"/>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587E"/>
    <w:rsid w:val="000746A7"/>
    <w:rsid w:val="000910BB"/>
    <w:rsid w:val="000926AF"/>
    <w:rsid w:val="000A1B5E"/>
    <w:rsid w:val="000A3ED2"/>
    <w:rsid w:val="000C00FA"/>
    <w:rsid w:val="000C51AA"/>
    <w:rsid w:val="000D17BC"/>
    <w:rsid w:val="000D2186"/>
    <w:rsid w:val="000D65C5"/>
    <w:rsid w:val="000E4F35"/>
    <w:rsid w:val="000E69B3"/>
    <w:rsid w:val="000F6C1C"/>
    <w:rsid w:val="00116F4B"/>
    <w:rsid w:val="00137471"/>
    <w:rsid w:val="00150FD3"/>
    <w:rsid w:val="00184428"/>
    <w:rsid w:val="001A248F"/>
    <w:rsid w:val="001A3B5F"/>
    <w:rsid w:val="001A659D"/>
    <w:rsid w:val="001B5CA8"/>
    <w:rsid w:val="001C2EDE"/>
    <w:rsid w:val="001C4490"/>
    <w:rsid w:val="001D2C1A"/>
    <w:rsid w:val="001D3BA2"/>
    <w:rsid w:val="001D44B7"/>
    <w:rsid w:val="001E0075"/>
    <w:rsid w:val="001F1B1F"/>
    <w:rsid w:val="001F2A20"/>
    <w:rsid w:val="001F486F"/>
    <w:rsid w:val="00207DC4"/>
    <w:rsid w:val="0022485E"/>
    <w:rsid w:val="00243A99"/>
    <w:rsid w:val="002476F9"/>
    <w:rsid w:val="00267BE6"/>
    <w:rsid w:val="002934C1"/>
    <w:rsid w:val="0029567C"/>
    <w:rsid w:val="00301B7A"/>
    <w:rsid w:val="00306D59"/>
    <w:rsid w:val="00315ACE"/>
    <w:rsid w:val="0032503A"/>
    <w:rsid w:val="00325EE1"/>
    <w:rsid w:val="003357C0"/>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4BDF"/>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1ADF"/>
    <w:rsid w:val="0055346F"/>
    <w:rsid w:val="005579FF"/>
    <w:rsid w:val="005776DD"/>
    <w:rsid w:val="005807F9"/>
    <w:rsid w:val="00582117"/>
    <w:rsid w:val="0058478F"/>
    <w:rsid w:val="00593315"/>
    <w:rsid w:val="005A170D"/>
    <w:rsid w:val="005A6C96"/>
    <w:rsid w:val="005D01C8"/>
    <w:rsid w:val="005D0418"/>
    <w:rsid w:val="005E1D58"/>
    <w:rsid w:val="00610E37"/>
    <w:rsid w:val="006207ED"/>
    <w:rsid w:val="00626BC9"/>
    <w:rsid w:val="006458DF"/>
    <w:rsid w:val="00650D52"/>
    <w:rsid w:val="00654C0F"/>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25EC"/>
    <w:rsid w:val="007113A1"/>
    <w:rsid w:val="0071753B"/>
    <w:rsid w:val="00721CF6"/>
    <w:rsid w:val="00723E46"/>
    <w:rsid w:val="00733826"/>
    <w:rsid w:val="00735043"/>
    <w:rsid w:val="00747D80"/>
    <w:rsid w:val="00765BEE"/>
    <w:rsid w:val="00766CFB"/>
    <w:rsid w:val="007816FF"/>
    <w:rsid w:val="00783B44"/>
    <w:rsid w:val="00785028"/>
    <w:rsid w:val="007A3A5A"/>
    <w:rsid w:val="007A4370"/>
    <w:rsid w:val="007E1D15"/>
    <w:rsid w:val="007E1DEA"/>
    <w:rsid w:val="007E2202"/>
    <w:rsid w:val="007E50E9"/>
    <w:rsid w:val="00811D1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0A66"/>
    <w:rsid w:val="008C1698"/>
    <w:rsid w:val="008C1A3D"/>
    <w:rsid w:val="008C6DC4"/>
    <w:rsid w:val="008D01C3"/>
    <w:rsid w:val="008D1E13"/>
    <w:rsid w:val="008D6549"/>
    <w:rsid w:val="008D70D2"/>
    <w:rsid w:val="00900AE8"/>
    <w:rsid w:val="00900DAD"/>
    <w:rsid w:val="0091408E"/>
    <w:rsid w:val="009378CA"/>
    <w:rsid w:val="009416CE"/>
    <w:rsid w:val="0095025E"/>
    <w:rsid w:val="00955C4C"/>
    <w:rsid w:val="00977EF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3ED8"/>
    <w:rsid w:val="00B10710"/>
    <w:rsid w:val="00B12B82"/>
    <w:rsid w:val="00B208FA"/>
    <w:rsid w:val="00B20B4F"/>
    <w:rsid w:val="00B25C12"/>
    <w:rsid w:val="00B2766F"/>
    <w:rsid w:val="00B31ABC"/>
    <w:rsid w:val="00B41366"/>
    <w:rsid w:val="00B445ED"/>
    <w:rsid w:val="00B461B2"/>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2E7"/>
    <w:rsid w:val="00C74DAF"/>
    <w:rsid w:val="00C80116"/>
    <w:rsid w:val="00C87BFC"/>
    <w:rsid w:val="00CD5540"/>
    <w:rsid w:val="00CE1ECE"/>
    <w:rsid w:val="00CF5E71"/>
    <w:rsid w:val="00CF7FAC"/>
    <w:rsid w:val="00D122A6"/>
    <w:rsid w:val="00D160C1"/>
    <w:rsid w:val="00D17794"/>
    <w:rsid w:val="00D22398"/>
    <w:rsid w:val="00D325B8"/>
    <w:rsid w:val="00D35E6C"/>
    <w:rsid w:val="00D436CF"/>
    <w:rsid w:val="00D45B2F"/>
    <w:rsid w:val="00D46E88"/>
    <w:rsid w:val="00D60BD6"/>
    <w:rsid w:val="00D613A9"/>
    <w:rsid w:val="00D70D86"/>
    <w:rsid w:val="00D76BA4"/>
    <w:rsid w:val="00D8021D"/>
    <w:rsid w:val="00D82D10"/>
    <w:rsid w:val="00D86784"/>
    <w:rsid w:val="00DA3EF0"/>
    <w:rsid w:val="00DE2A08"/>
    <w:rsid w:val="00DE2B4D"/>
    <w:rsid w:val="00E00E44"/>
    <w:rsid w:val="00E049A8"/>
    <w:rsid w:val="00E12ECB"/>
    <w:rsid w:val="00E1451F"/>
    <w:rsid w:val="00E15A72"/>
    <w:rsid w:val="00E15E28"/>
    <w:rsid w:val="00E16577"/>
    <w:rsid w:val="00E36051"/>
    <w:rsid w:val="00E544FA"/>
    <w:rsid w:val="00E54FA9"/>
    <w:rsid w:val="00E5792E"/>
    <w:rsid w:val="00E6077C"/>
    <w:rsid w:val="00E6618E"/>
    <w:rsid w:val="00E72C4C"/>
    <w:rsid w:val="00E77436"/>
    <w:rsid w:val="00E82C8E"/>
    <w:rsid w:val="00E87CFA"/>
    <w:rsid w:val="00E93D77"/>
    <w:rsid w:val="00E95264"/>
    <w:rsid w:val="00EA2172"/>
    <w:rsid w:val="00EA2DC1"/>
    <w:rsid w:val="00EC5571"/>
    <w:rsid w:val="00ED0E8F"/>
    <w:rsid w:val="00EE1504"/>
    <w:rsid w:val="00EE3B5B"/>
    <w:rsid w:val="00EE4CC9"/>
    <w:rsid w:val="00EF3F5B"/>
    <w:rsid w:val="00EF4800"/>
    <w:rsid w:val="00EF674A"/>
    <w:rsid w:val="00F00A3D"/>
    <w:rsid w:val="00F17CA4"/>
    <w:rsid w:val="00F24DDD"/>
    <w:rsid w:val="00F2770B"/>
    <w:rsid w:val="00F549A3"/>
    <w:rsid w:val="00F55CBF"/>
    <w:rsid w:val="00F62E14"/>
    <w:rsid w:val="00F7233C"/>
    <w:rsid w:val="00F72B10"/>
    <w:rsid w:val="00F77359"/>
    <w:rsid w:val="00F86A73"/>
    <w:rsid w:val="00FA58DA"/>
    <w:rsid w:val="00FC345B"/>
    <w:rsid w:val="00FD2A79"/>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uiPriority w:val="9"/>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uiPriority w:val="9"/>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5C4204-9A0D-4E55-8043-D386AD3D7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40A69-9665-4BF6-A414-BE1A52D20A4E}">
  <ds:schemaRefs>
    <ds:schemaRef ds:uri="http://www.w3.org/XML/1998/namespace"/>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9a48c40-3d93-469d-b9d4-51d7ced6a166"/>
    <ds:schemaRef ds:uri="dca1a702-c131-4c0a-94d3-ca02808a59d1"/>
    <ds:schemaRef ds:uri="http://purl.org/dc/dcmitype/"/>
  </ds:schemaRefs>
</ds:datastoreItem>
</file>

<file path=customXml/itemProps3.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4.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5.xml><?xml version="1.0" encoding="utf-8"?>
<ds:datastoreItem xmlns:ds="http://schemas.openxmlformats.org/officeDocument/2006/customXml" ds:itemID="{E1D7FF6E-EB35-4A66-9B3A-CA43CB4F3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34</Pages>
  <Words>4182</Words>
  <Characters>46507</Characters>
  <Application>Microsoft Office Word</Application>
  <DocSecurity>0</DocSecurity>
  <Lines>387</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50588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RAN4#92 - JOH, Nokia</cp:lastModifiedBy>
  <cp:revision>9</cp:revision>
  <dcterms:created xsi:type="dcterms:W3CDTF">2019-09-04T07:30:00Z</dcterms:created>
  <dcterms:modified xsi:type="dcterms:W3CDTF">2019-09-09T08:16:00Z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